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96" w:rsidRDefault="009D1196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s1026" type="#_x0000_t75" style="position:absolute;margin-left:-54pt;margin-top:-18pt;width:840.4pt;height:593.7pt;z-index:-251661824;visibility:visible">
            <v:imagedata r:id="rId4" o:title="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7" type="#_x0000_t202" style="position:absolute;margin-left:5.9pt;margin-top:141.6pt;width:770.75pt;height:324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" stroked="f">
            <v:fill opacity="0"/>
            <v:textbox>
              <w:txbxContent>
                <w:p w:rsidR="009D1196" w:rsidRPr="001D7B88" w:rsidRDefault="009D1196" w:rsidP="00AD2954">
                  <w:pPr>
                    <w:spacing w:after="120" w:line="240" w:lineRule="auto"/>
                    <w:jc w:val="center"/>
                    <w:rPr>
                      <w:rFonts w:ascii="Arial Narrow" w:hAnsi="Arial Narrow"/>
                      <w:b/>
                      <w:bCs/>
                      <w:color w:val="C00000"/>
                      <w:sz w:val="96"/>
                      <w:szCs w:val="96"/>
                    </w:rPr>
                  </w:pPr>
                  <w:r w:rsidRPr="00133590"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  <w:t xml:space="preserve">СОБСТВЕННИКАМ ИМУЩЕСТВА </w:t>
                  </w:r>
                  <w:r w:rsidRPr="00133590"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  <w:br/>
                  </w:r>
                  <w:r w:rsidRPr="001D7B88">
                    <w:rPr>
                      <w:rFonts w:ascii="Arial Narrow" w:hAnsi="Arial Narrow"/>
                      <w:b/>
                      <w:bCs/>
                      <w:color w:val="C00000"/>
                      <w:sz w:val="96"/>
                      <w:szCs w:val="96"/>
                    </w:rPr>
                    <w:t xml:space="preserve">НЕ ПОЗДНЕЕ </w:t>
                  </w:r>
                  <w:r w:rsidRPr="001D7B88">
                    <w:rPr>
                      <w:rFonts w:ascii="Arial Narrow" w:hAnsi="Arial Narrow" w:cs="Arial"/>
                      <w:b/>
                      <w:color w:val="C00000"/>
                      <w:sz w:val="96"/>
                      <w:szCs w:val="96"/>
                    </w:rPr>
                    <w:t>3 ДЕКАБРЯ 2018 ГОДА</w:t>
                  </w:r>
                </w:p>
                <w:p w:rsidR="009D1196" w:rsidRPr="001D7B88" w:rsidRDefault="009D1196" w:rsidP="00AD2954">
                  <w:pPr>
                    <w:spacing w:after="0" w:line="240" w:lineRule="auto"/>
                    <w:jc w:val="center"/>
                    <w:rPr>
                      <w:rFonts w:ascii="Arial Narrow" w:hAnsi="Arial Narrow" w:cs="Arial"/>
                      <w:b/>
                      <w:color w:val="C00000"/>
                      <w:sz w:val="96"/>
                      <w:szCs w:val="96"/>
                    </w:rPr>
                  </w:pPr>
                  <w:r w:rsidRPr="001D7B88">
                    <w:rPr>
                      <w:rFonts w:ascii="Arial Narrow" w:hAnsi="Arial Narrow" w:cs="Arial"/>
                      <w:b/>
                      <w:color w:val="C00000"/>
                      <w:sz w:val="96"/>
                      <w:szCs w:val="96"/>
                    </w:rPr>
                    <w:t>СЛЕДУЕТ УПЛАТИТЬ:</w:t>
                  </w:r>
                </w:p>
                <w:p w:rsidR="009D1196" w:rsidRPr="00133590" w:rsidRDefault="009D1196" w:rsidP="00AD2954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</w:pPr>
                  <w:r w:rsidRPr="00133590"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  <w:t>ТРАНСПОРТНЫЙ НАЛОГ</w:t>
                  </w:r>
                </w:p>
                <w:p w:rsidR="009D1196" w:rsidRPr="00133590" w:rsidRDefault="009D1196" w:rsidP="00AD2954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</w:pPr>
                  <w:r w:rsidRPr="00133590"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  <w:t>ЗЕМЕЛЬНЫЙ НАЛОГ</w:t>
                  </w:r>
                </w:p>
                <w:p w:rsidR="009D1196" w:rsidRPr="00133590" w:rsidRDefault="009D1196" w:rsidP="00AD2954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</w:pPr>
                  <w:r w:rsidRPr="00133590">
                    <w:rPr>
                      <w:rFonts w:ascii="Arial Narrow" w:hAnsi="Arial Narrow"/>
                      <w:b/>
                      <w:bCs/>
                      <w:color w:val="4F81BD"/>
                      <w:sz w:val="72"/>
                      <w:szCs w:val="72"/>
                    </w:rPr>
                    <w:t>НАЛОГ НА ИМУЩЕСТВО ФИЗИЧЕСКИХ ЛИЦ</w:t>
                  </w:r>
                </w:p>
                <w:p w:rsidR="009D1196" w:rsidRDefault="009D1196" w:rsidP="00AD2954"/>
              </w:txbxContent>
            </v:textbox>
          </v:shape>
        </w:pict>
      </w:r>
      <w:r>
        <w:rPr>
          <w:noProof/>
          <w:lang w:eastAsia="ru-RU"/>
        </w:rPr>
        <w:pict>
          <v:shape id="Рисунок 1" o:spid="_x0000_s1028" type="#_x0000_t75" alt="gerb_nso" style="position:absolute;margin-left:443.75pt;margin-top:5.8pt;width:83.8pt;height:102.15pt;z-index:251657728;visibility:visible">
            <v:imagedata r:id="rId5" o:title=""/>
          </v:shape>
        </w:pict>
      </w:r>
      <w:r>
        <w:rPr>
          <w:noProof/>
          <w:lang w:eastAsia="ru-RU"/>
        </w:rPr>
        <w:pict>
          <v:shape id="Рисунок 2" o:spid="_x0000_s1029" type="#_x0000_t75" alt="новый герб 25x25" style="position:absolute;margin-left:5.85pt;margin-top:5.8pt;width:107.4pt;height:110.65pt;z-index:251655680;visibility:visible">
            <v:imagedata r:id="rId6" o:title=""/>
          </v:shape>
        </w:pict>
      </w:r>
      <w:r>
        <w:rPr>
          <w:noProof/>
          <w:lang w:eastAsia="ru-RU"/>
        </w:rPr>
        <w:pict>
          <v:shape id="Поле 3" o:spid="_x0000_s1030" type="#_x0000_t202" style="position:absolute;margin-left:126.25pt;margin-top:20pt;width:257.3pt;height:66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" stroked="f">
            <v:fill opacity="0"/>
            <v:textbox>
              <w:txbxContent>
                <w:p w:rsidR="009D1196" w:rsidRPr="006A6443" w:rsidRDefault="009D1196" w:rsidP="00AD2954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</w:pPr>
                  <w:r w:rsidRPr="00AD2954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>УПРАВЛЕНИЕ ФЕДЕРАЛЬНОЙ</w:t>
                  </w:r>
                  <w:r w:rsidRPr="00AD2954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br/>
                    <w:t>НАЛОГОВОЙ СЛУЖБЫ</w:t>
                  </w:r>
                  <w:r w:rsidRPr="00AD2954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br/>
                    <w:t>ПО НОВОСИБИРСКОЙ ОБЛАСТИ</w:t>
                  </w:r>
                </w:p>
                <w:p w:rsidR="009D1196" w:rsidRPr="006A6443" w:rsidRDefault="009D1196" w:rsidP="00AD2954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5" o:spid="_x0000_s1031" type="#_x0000_t202" style="position:absolute;margin-left:545.25pt;margin-top:11.7pt;width:213.65pt;height:46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" stroked="f">
            <v:fill opacity="0"/>
            <v:textbox>
              <w:txbxContent>
                <w:p w:rsidR="009D1196" w:rsidRDefault="009D1196" w:rsidP="00AD2954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  <w:lang w:val="en-US"/>
                    </w:rPr>
                  </w:pPr>
                  <w:r w:rsidRPr="00AD2954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t>ПРАВИТЕЛЬСТВО</w:t>
                  </w:r>
                  <w:r w:rsidRPr="00AD2954">
                    <w:rPr>
                      <w:rFonts w:ascii="Trebuchet MS" w:hAnsi="Trebuchet MS"/>
                      <w:b/>
                      <w:color w:val="0070C0"/>
                      <w:sz w:val="28"/>
                      <w:szCs w:val="28"/>
                    </w:rPr>
                    <w:br/>
                    <w:t>НОВОСИБИРСКОЙ ОБЛАСТИ</w:t>
                  </w:r>
                </w:p>
                <w:p w:rsidR="009D1196" w:rsidRPr="00491148" w:rsidRDefault="009D1196" w:rsidP="00AD2954">
                  <w:pPr>
                    <w:spacing w:after="0" w:line="240" w:lineRule="auto"/>
                    <w:rPr>
                      <w:rFonts w:ascii="Trebuchet MS" w:hAnsi="Trebuchet MS"/>
                      <w:b/>
                      <w:color w:val="0070C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2" o:spid="_x0000_s1032" type="#_x0000_t202" style="position:absolute;margin-left:-13pt;margin-top:499.2pt;width:805pt;height:62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" stroked="f">
            <v:fill opacity="0"/>
            <v:textbox>
              <w:txbxContent>
                <w:p w:rsidR="009D1196" w:rsidRPr="00133590" w:rsidRDefault="009D1196" w:rsidP="00AD2954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bCs/>
                      <w:color w:val="595959"/>
                      <w:sz w:val="56"/>
                      <w:szCs w:val="56"/>
                    </w:rPr>
                  </w:pPr>
                  <w:r w:rsidRPr="00133590">
                    <w:rPr>
                      <w:rFonts w:ascii="Arial Narrow" w:hAnsi="Arial Narrow"/>
                      <w:b/>
                      <w:bCs/>
                      <w:color w:val="595959"/>
                      <w:sz w:val="56"/>
                      <w:szCs w:val="56"/>
                    </w:rPr>
                    <w:t>ВАША СОБСТВЕННОСТЬ – ВАША ОТВЕТСТВЕННОСТЬ</w:t>
                  </w:r>
                </w:p>
              </w:txbxContent>
            </v:textbox>
          </v:shape>
        </w:pict>
      </w:r>
    </w:p>
    <w:sectPr w:rsidR="009D1196" w:rsidSect="00AD2954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954"/>
    <w:rsid w:val="00133590"/>
    <w:rsid w:val="001D7B88"/>
    <w:rsid w:val="00491148"/>
    <w:rsid w:val="004E1926"/>
    <w:rsid w:val="00671A2E"/>
    <w:rsid w:val="006A6443"/>
    <w:rsid w:val="007E19F8"/>
    <w:rsid w:val="009D1196"/>
    <w:rsid w:val="00A84F76"/>
    <w:rsid w:val="00AD2954"/>
    <w:rsid w:val="00DE07F0"/>
    <w:rsid w:val="00F60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9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</Words>
  <Characters>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Ботвиновская Ольга Владимировна</dc:creator>
  <cp:keywords/>
  <dc:description/>
  <cp:lastModifiedBy>Труженник</cp:lastModifiedBy>
  <cp:revision>3</cp:revision>
  <dcterms:created xsi:type="dcterms:W3CDTF">2018-10-11T04:15:00Z</dcterms:created>
  <dcterms:modified xsi:type="dcterms:W3CDTF">2018-10-26T09:42:00Z</dcterms:modified>
</cp:coreProperties>
</file>