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77" w:rsidRDefault="00740E77" w:rsidP="00A60733">
      <w:pPr>
        <w:widowControl w:val="0"/>
        <w:tabs>
          <w:tab w:val="left" w:pos="79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40E77" w:rsidRDefault="00740E77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40E77" w:rsidRDefault="00740E77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40E77" w:rsidRDefault="00740E77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40E77" w:rsidRDefault="00740E77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40E77" w:rsidRDefault="00740E77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40E77" w:rsidRDefault="00740E77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40E77" w:rsidRDefault="00740E77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40E77" w:rsidRDefault="00740E77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40E77" w:rsidRDefault="00740E77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40E77" w:rsidRDefault="00740E77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  <w:bookmarkStart w:id="0" w:name="_GoBack"/>
      <w:bookmarkEnd w:id="0"/>
    </w:p>
    <w:p w:rsidR="00740E77" w:rsidRDefault="00740E77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40E77" w:rsidRPr="005D4826" w:rsidRDefault="00740E77" w:rsidP="007F2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32"/>
          <w:szCs w:val="32"/>
        </w:rPr>
      </w:pPr>
      <w:r w:rsidRPr="005D4826">
        <w:rPr>
          <w:b/>
          <w:bCs/>
          <w:sz w:val="32"/>
          <w:szCs w:val="32"/>
          <w:lang w:eastAsia="ru-RU"/>
        </w:rPr>
        <w:t>ПАСПОРТ</w:t>
      </w:r>
    </w:p>
    <w:p w:rsidR="00740E77" w:rsidRPr="005D4826" w:rsidRDefault="00740E77" w:rsidP="005D4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32"/>
          <w:szCs w:val="32"/>
        </w:rPr>
      </w:pPr>
      <w:r w:rsidRPr="005D4826">
        <w:rPr>
          <w:b/>
          <w:bCs/>
          <w:sz w:val="32"/>
          <w:szCs w:val="32"/>
          <w:lang w:eastAsia="ru-RU"/>
        </w:rPr>
        <w:t>муниципального образования</w:t>
      </w:r>
    </w:p>
    <w:p w:rsidR="00740E77" w:rsidRPr="005D4826" w:rsidRDefault="00740E77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32"/>
          <w:szCs w:val="32"/>
        </w:rPr>
      </w:pPr>
      <w:r w:rsidRPr="005D4826">
        <w:rPr>
          <w:b/>
          <w:bCs/>
          <w:sz w:val="32"/>
          <w:szCs w:val="32"/>
          <w:lang w:eastAsia="ru-RU"/>
        </w:rPr>
        <w:t>Пролетарский сельсовет</w:t>
      </w:r>
    </w:p>
    <w:p w:rsidR="00740E77" w:rsidRPr="005D4826" w:rsidRDefault="00740E77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  <w:lang w:eastAsia="ru-RU"/>
        </w:rPr>
      </w:pPr>
      <w:r w:rsidRPr="005D4826">
        <w:rPr>
          <w:b/>
          <w:bCs/>
          <w:sz w:val="32"/>
          <w:szCs w:val="32"/>
          <w:lang w:eastAsia="ru-RU"/>
        </w:rPr>
        <w:t>Ордынского  района</w:t>
      </w:r>
    </w:p>
    <w:p w:rsidR="00740E77" w:rsidRPr="005D4826" w:rsidRDefault="00740E77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  <w:lang w:eastAsia="ru-RU"/>
        </w:rPr>
      </w:pPr>
      <w:r w:rsidRPr="005D4826">
        <w:rPr>
          <w:b/>
          <w:bCs/>
          <w:sz w:val="32"/>
          <w:szCs w:val="32"/>
          <w:lang w:eastAsia="ru-RU"/>
        </w:rPr>
        <w:t>Новосибирской области</w:t>
      </w:r>
    </w:p>
    <w:p w:rsidR="00740E77" w:rsidRDefault="00740E77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740E77" w:rsidRDefault="00740E77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740E77" w:rsidRDefault="00740E77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740E77" w:rsidRDefault="00740E77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740E77" w:rsidRDefault="00740E77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740E77" w:rsidSect="007C552C">
          <w:headerReference w:type="default" r:id="rId7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740E77" w:rsidRDefault="00740E77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81"/>
        <w:gridCol w:w="6379"/>
        <w:gridCol w:w="1326"/>
        <w:gridCol w:w="1276"/>
      </w:tblGrid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Отчетный период</w:t>
            </w:r>
          </w:p>
          <w:p w:rsidR="00740E77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2020</w:t>
            </w:r>
          </w:p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год</w:t>
            </w:r>
          </w:p>
        </w:tc>
      </w:tr>
      <w:tr w:rsidR="00740E77" w:rsidRPr="00A60733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55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180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180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40E77" w:rsidRPr="00A60733" w:rsidTr="00E94A3C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27840</w:t>
            </w:r>
          </w:p>
        </w:tc>
      </w:tr>
      <w:tr w:rsidR="00740E77" w:rsidRPr="00A60733" w:rsidTr="00E94A3C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228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</w:t>
            </w:r>
          </w:p>
        </w:tc>
      </w:tr>
      <w:tr w:rsidR="00740E77" w:rsidRPr="00A60733" w:rsidTr="00E94A3C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61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868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 -всего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D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t>2</w:t>
            </w:r>
            <w:r>
              <w:rPr>
                <w:color w:val="000000"/>
                <w:szCs w:val="28"/>
                <w:lang w:eastAsia="ru-RU"/>
              </w:rPr>
              <w:t>6757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19246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5700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12996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120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430</w:t>
            </w: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672,6</w:t>
            </w:r>
          </w:p>
        </w:tc>
      </w:tr>
      <w:tr w:rsidR="00740E77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990C7E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1399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77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141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771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435</w:t>
            </w: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- 15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-13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565</w:t>
            </w:r>
          </w:p>
        </w:tc>
      </w:tr>
      <w:tr w:rsidR="00740E77" w:rsidRPr="006F1951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6F1951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6F1951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6F1951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6F1951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764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533</w:t>
            </w:r>
          </w:p>
        </w:tc>
      </w:tr>
      <w:tr w:rsidR="00740E77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6603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0,89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B23AFB" w:rsidRDefault="00740E77" w:rsidP="00F0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23AFB">
              <w:rPr>
                <w:color w:val="000000"/>
                <w:szCs w:val="28"/>
                <w:lang w:eastAsia="ru-RU"/>
              </w:rPr>
              <w:t>6726</w:t>
            </w:r>
          </w:p>
        </w:tc>
      </w:tr>
      <w:tr w:rsidR="00740E77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546006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546006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546006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546006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546006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546006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46006">
              <w:rPr>
                <w:color w:val="000000"/>
                <w:szCs w:val="28"/>
                <w:lang w:eastAsia="ru-RU"/>
              </w:rPr>
              <w:t>2,4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816711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76,9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2C3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76,9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546006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46006">
              <w:rPr>
                <w:color w:val="000000"/>
                <w:szCs w:val="28"/>
                <w:lang w:eastAsia="ru-RU"/>
              </w:rPr>
              <w:t>1150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546006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46006">
              <w:rPr>
                <w:color w:val="000000"/>
                <w:szCs w:val="28"/>
                <w:lang w:eastAsia="ru-RU"/>
              </w:rPr>
              <w:t>1150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546006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46006">
              <w:rPr>
                <w:color w:val="000000"/>
                <w:szCs w:val="28"/>
                <w:lang w:eastAsia="ru-RU"/>
              </w:rPr>
              <w:t>1150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56025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546006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 w:rsidRPr="00546006">
              <w:rPr>
                <w:rFonts w:ascii="Arial" w:hAnsi="Arial" w:cs="Arial"/>
                <w:color w:val="000000"/>
                <w:szCs w:val="28"/>
                <w:lang w:eastAsia="ru-RU"/>
              </w:rPr>
              <w:t>17,6</w:t>
            </w:r>
          </w:p>
        </w:tc>
      </w:tr>
      <w:tr w:rsidR="00740E77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56025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56025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56025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56025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296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40E77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56025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56025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56025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56025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8,752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5,2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0,03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83,9</w:t>
            </w:r>
          </w:p>
        </w:tc>
      </w:tr>
      <w:tr w:rsidR="00740E77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56025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C013FA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C013FA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C013FA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C013FA">
              <w:rPr>
                <w:color w:val="000000"/>
                <w:szCs w:val="28"/>
                <w:lang w:eastAsia="ru-RU"/>
              </w:rPr>
              <w:t>351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C013FA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190</w:t>
            </w:r>
          </w:p>
        </w:tc>
      </w:tr>
      <w:tr w:rsidR="00740E77" w:rsidRPr="00A60733" w:rsidTr="00E94A3C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41737">
              <w:rPr>
                <w:color w:val="000000"/>
                <w:szCs w:val="28"/>
                <w:lang w:eastAsia="ru-RU"/>
              </w:rPr>
              <w:t>1</w:t>
            </w: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40E77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C013FA">
              <w:rPr>
                <w:color w:val="000000"/>
                <w:szCs w:val="28"/>
                <w:lang w:eastAsia="ru-RU"/>
              </w:rPr>
              <w:t>1</w:t>
            </w: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740E77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806AA2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C013FA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C013FA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40E77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806AA2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C013FA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C013FA">
              <w:rPr>
                <w:color w:val="000000"/>
                <w:szCs w:val="28"/>
                <w:lang w:eastAsia="ru-RU"/>
              </w:rPr>
              <w:t>51</w:t>
            </w:r>
          </w:p>
        </w:tc>
      </w:tr>
      <w:tr w:rsidR="00740E77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741737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741737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452D31"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18,4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200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740E77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населения, состоящего на учете в органах и учреждениях социальной защиты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359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452D31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452D31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452D31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10654">
              <w:rPr>
                <w:color w:val="000000"/>
                <w:szCs w:val="28"/>
                <w:lang w:eastAsia="ru-RU"/>
              </w:rPr>
              <w:t>99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C013FA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</w:t>
            </w: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семей </w:t>
            </w:r>
            <w:r>
              <w:rPr>
                <w:color w:val="000000"/>
                <w:szCs w:val="28"/>
                <w:lang w:eastAsia="ru-RU"/>
              </w:rPr>
              <w:t>«</w:t>
            </w:r>
            <w:r w:rsidRPr="00A60733">
              <w:rPr>
                <w:color w:val="000000"/>
                <w:szCs w:val="28"/>
                <w:lang w:eastAsia="ru-RU"/>
              </w:rPr>
              <w:t>группы риска</w:t>
            </w:r>
            <w:r>
              <w:rPr>
                <w:color w:val="000000"/>
                <w:szCs w:val="28"/>
                <w:lang w:eastAsia="ru-RU"/>
              </w:rPr>
              <w:t>»</w:t>
            </w:r>
            <w:r w:rsidRPr="00A60733">
              <w:rPr>
                <w:color w:val="000000"/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740E77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21,8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1436A">
              <w:rPr>
                <w:color w:val="000000"/>
                <w:szCs w:val="28"/>
                <w:lang w:eastAsia="ru-RU"/>
              </w:rPr>
              <w:t>5,</w:t>
            </w:r>
            <w:r>
              <w:rPr>
                <w:color w:val="000000"/>
                <w:szCs w:val="28"/>
                <w:lang w:eastAsia="ru-RU"/>
              </w:rPr>
              <w:t>89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1,267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740E77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59,07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47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1066,65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13,6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6,5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8,86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1,8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57,3</w:t>
            </w:r>
          </w:p>
        </w:tc>
      </w:tr>
      <w:tr w:rsidR="00740E77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94A3C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94A3C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94A3C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94A3C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452D31">
              <w:rPr>
                <w:color w:val="000000"/>
                <w:szCs w:val="28"/>
                <w:lang w:eastAsia="ru-RU"/>
              </w:rPr>
              <w:t>1</w:t>
            </w:r>
            <w:r>
              <w:rPr>
                <w:color w:val="000000"/>
                <w:szCs w:val="28"/>
                <w:lang w:eastAsia="ru-RU"/>
              </w:rPr>
              <w:t>7820</w:t>
            </w:r>
          </w:p>
        </w:tc>
      </w:tr>
      <w:tr w:rsidR="00740E77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94A3C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94A3C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94A3C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E94A3C" w:rsidRDefault="00740E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Доходы местного бюджета – </w:t>
            </w:r>
            <w:r w:rsidRPr="00A60733">
              <w:rPr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8328,9</w:t>
            </w:r>
          </w:p>
        </w:tc>
      </w:tr>
      <w:tr w:rsidR="00740E77" w:rsidRPr="00A60733" w:rsidTr="00E94A3C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</w:t>
            </w:r>
            <w:r w:rsidRPr="00A60733">
              <w:rPr>
                <w:color w:val="000000"/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>
              <w:rPr>
                <w:color w:val="000000"/>
                <w:szCs w:val="28"/>
                <w:lang w:eastAsia="ru-RU"/>
              </w:rPr>
              <w:t>е</w:t>
            </w:r>
            <w:r w:rsidRPr="00A60733">
              <w:rPr>
                <w:color w:val="000000"/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2813,9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584,8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965,6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634,3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137,6</w:t>
            </w:r>
          </w:p>
        </w:tc>
      </w:tr>
      <w:tr w:rsidR="00740E77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76,9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Расходы местного бюджета –  </w:t>
            </w:r>
            <w:r>
              <w:rPr>
                <w:bCs/>
                <w:color w:val="000000"/>
                <w:szCs w:val="28"/>
                <w:lang w:eastAsia="ru-RU"/>
              </w:rPr>
              <w:t>В</w:t>
            </w:r>
            <w:r w:rsidRPr="00A60733">
              <w:rPr>
                <w:bCs/>
                <w:color w:val="000000"/>
                <w:szCs w:val="28"/>
                <w:lang w:eastAsia="ru-RU"/>
              </w:rPr>
              <w:t>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8723,7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4085,6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482,7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3080,3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76177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41,8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F106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   490,8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15,7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330,1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- 394,8</w:t>
            </w:r>
          </w:p>
        </w:tc>
      </w:tr>
      <w:tr w:rsidR="00740E77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740E77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E77" w:rsidRPr="00A60733" w:rsidRDefault="00740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</w:tbl>
    <w:p w:rsidR="00740E77" w:rsidRDefault="00740E77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740E77" w:rsidRDefault="00740E77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  <w:r>
        <w:rPr>
          <w:szCs w:val="28"/>
        </w:rPr>
        <w:t>Глава Пролетарского сельсовета</w:t>
      </w:r>
    </w:p>
    <w:p w:rsidR="00740E77" w:rsidRDefault="00740E77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  <w:r>
        <w:rPr>
          <w:szCs w:val="28"/>
        </w:rPr>
        <w:t>Ордынского района</w:t>
      </w:r>
    </w:p>
    <w:p w:rsidR="00740E77" w:rsidRDefault="00740E77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  <w:r>
        <w:rPr>
          <w:szCs w:val="28"/>
        </w:rPr>
        <w:t>Новосибирской области                                                       Н.К. Бордачёв</w:t>
      </w:r>
    </w:p>
    <w:p w:rsidR="00740E77" w:rsidRDefault="00740E77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740E77" w:rsidRPr="00D20A3A" w:rsidRDefault="00740E77" w:rsidP="00E9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szCs w:val="28"/>
        </w:rPr>
        <w:t>____________</w:t>
      </w:r>
    </w:p>
    <w:sectPr w:rsidR="00740E77" w:rsidRPr="00D20A3A" w:rsidSect="000D1792">
      <w:pgSz w:w="11906" w:h="16838"/>
      <w:pgMar w:top="1134" w:right="567" w:bottom="899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E77" w:rsidRDefault="00740E77" w:rsidP="005C6545">
      <w:pPr>
        <w:spacing w:after="0" w:line="240" w:lineRule="auto"/>
      </w:pPr>
      <w:r>
        <w:separator/>
      </w:r>
    </w:p>
  </w:endnote>
  <w:endnote w:type="continuationSeparator" w:id="0">
    <w:p w:rsidR="00740E77" w:rsidRDefault="00740E77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E77" w:rsidRDefault="00740E77" w:rsidP="005C6545">
      <w:pPr>
        <w:spacing w:after="0" w:line="240" w:lineRule="auto"/>
      </w:pPr>
      <w:r>
        <w:separator/>
      </w:r>
    </w:p>
  </w:footnote>
  <w:footnote w:type="continuationSeparator" w:id="0">
    <w:p w:rsidR="00740E77" w:rsidRDefault="00740E77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E77" w:rsidRPr="002D6715" w:rsidRDefault="00740E77" w:rsidP="001F3AA1">
    <w:pPr>
      <w:pStyle w:val="Header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>
      <w:rPr>
        <w:noProof/>
        <w:sz w:val="20"/>
        <w:szCs w:val="20"/>
      </w:rPr>
      <w:t>5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4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cs="Times New Roman" w:hint="default"/>
      </w:rPr>
    </w:lvl>
  </w:abstractNum>
  <w:abstractNum w:abstractNumId="6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7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8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1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cs="Times New Roman"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4A9C"/>
    <w:rsid w:val="000013E4"/>
    <w:rsid w:val="000015A8"/>
    <w:rsid w:val="00002092"/>
    <w:rsid w:val="00002A89"/>
    <w:rsid w:val="000048AC"/>
    <w:rsid w:val="00004C98"/>
    <w:rsid w:val="000074CD"/>
    <w:rsid w:val="000106F1"/>
    <w:rsid w:val="00010788"/>
    <w:rsid w:val="00010F2E"/>
    <w:rsid w:val="0001186A"/>
    <w:rsid w:val="00013149"/>
    <w:rsid w:val="00014191"/>
    <w:rsid w:val="00016256"/>
    <w:rsid w:val="000172F8"/>
    <w:rsid w:val="000176D1"/>
    <w:rsid w:val="0002110E"/>
    <w:rsid w:val="00021F4D"/>
    <w:rsid w:val="0002463A"/>
    <w:rsid w:val="00024790"/>
    <w:rsid w:val="00025613"/>
    <w:rsid w:val="00027320"/>
    <w:rsid w:val="00027FD4"/>
    <w:rsid w:val="00030544"/>
    <w:rsid w:val="0003145D"/>
    <w:rsid w:val="00032173"/>
    <w:rsid w:val="00034BB9"/>
    <w:rsid w:val="0003742A"/>
    <w:rsid w:val="000413E5"/>
    <w:rsid w:val="00041A03"/>
    <w:rsid w:val="00041BC8"/>
    <w:rsid w:val="000424B7"/>
    <w:rsid w:val="00042A8A"/>
    <w:rsid w:val="00042BB6"/>
    <w:rsid w:val="00047315"/>
    <w:rsid w:val="0005176F"/>
    <w:rsid w:val="00051ABD"/>
    <w:rsid w:val="00051C59"/>
    <w:rsid w:val="000524E8"/>
    <w:rsid w:val="00054CCD"/>
    <w:rsid w:val="00054EEC"/>
    <w:rsid w:val="000578D6"/>
    <w:rsid w:val="00064BE7"/>
    <w:rsid w:val="00065268"/>
    <w:rsid w:val="000661A8"/>
    <w:rsid w:val="000665C0"/>
    <w:rsid w:val="00070B69"/>
    <w:rsid w:val="00071AEB"/>
    <w:rsid w:val="00075BFA"/>
    <w:rsid w:val="000771CE"/>
    <w:rsid w:val="00077865"/>
    <w:rsid w:val="00077A87"/>
    <w:rsid w:val="00077CC3"/>
    <w:rsid w:val="0008203D"/>
    <w:rsid w:val="00082496"/>
    <w:rsid w:val="00082C69"/>
    <w:rsid w:val="00085726"/>
    <w:rsid w:val="00086373"/>
    <w:rsid w:val="00086D3A"/>
    <w:rsid w:val="00092F4C"/>
    <w:rsid w:val="000931E7"/>
    <w:rsid w:val="00093D76"/>
    <w:rsid w:val="000952DF"/>
    <w:rsid w:val="000A0D90"/>
    <w:rsid w:val="000A0FBC"/>
    <w:rsid w:val="000A2799"/>
    <w:rsid w:val="000A6D94"/>
    <w:rsid w:val="000A7587"/>
    <w:rsid w:val="000A7C41"/>
    <w:rsid w:val="000B10B4"/>
    <w:rsid w:val="000B10CE"/>
    <w:rsid w:val="000B3B3E"/>
    <w:rsid w:val="000B58CD"/>
    <w:rsid w:val="000B7635"/>
    <w:rsid w:val="000B780C"/>
    <w:rsid w:val="000C0657"/>
    <w:rsid w:val="000C1189"/>
    <w:rsid w:val="000C2333"/>
    <w:rsid w:val="000C303A"/>
    <w:rsid w:val="000C42B1"/>
    <w:rsid w:val="000D0161"/>
    <w:rsid w:val="000D1792"/>
    <w:rsid w:val="000D27A6"/>
    <w:rsid w:val="000D2BC3"/>
    <w:rsid w:val="000D434F"/>
    <w:rsid w:val="000D6722"/>
    <w:rsid w:val="000D7678"/>
    <w:rsid w:val="000E0F94"/>
    <w:rsid w:val="000E2C7A"/>
    <w:rsid w:val="000E48DC"/>
    <w:rsid w:val="000E51BD"/>
    <w:rsid w:val="000E7373"/>
    <w:rsid w:val="000E7AA8"/>
    <w:rsid w:val="000F2FDA"/>
    <w:rsid w:val="000F5757"/>
    <w:rsid w:val="00101430"/>
    <w:rsid w:val="00101E77"/>
    <w:rsid w:val="00104421"/>
    <w:rsid w:val="0010491B"/>
    <w:rsid w:val="0010591C"/>
    <w:rsid w:val="00106FBF"/>
    <w:rsid w:val="001105D8"/>
    <w:rsid w:val="0011398A"/>
    <w:rsid w:val="0011592A"/>
    <w:rsid w:val="00120ACB"/>
    <w:rsid w:val="00120CF7"/>
    <w:rsid w:val="0012207D"/>
    <w:rsid w:val="00122960"/>
    <w:rsid w:val="0012340A"/>
    <w:rsid w:val="001235B1"/>
    <w:rsid w:val="0012469F"/>
    <w:rsid w:val="0012475D"/>
    <w:rsid w:val="00124CE6"/>
    <w:rsid w:val="00125E31"/>
    <w:rsid w:val="001263E4"/>
    <w:rsid w:val="0013194C"/>
    <w:rsid w:val="00132B0C"/>
    <w:rsid w:val="00133B1D"/>
    <w:rsid w:val="001344A5"/>
    <w:rsid w:val="0013643A"/>
    <w:rsid w:val="0014163A"/>
    <w:rsid w:val="00142993"/>
    <w:rsid w:val="00146533"/>
    <w:rsid w:val="001474D7"/>
    <w:rsid w:val="00151504"/>
    <w:rsid w:val="00152D64"/>
    <w:rsid w:val="0015387E"/>
    <w:rsid w:val="001546F4"/>
    <w:rsid w:val="00155ABD"/>
    <w:rsid w:val="00155CC9"/>
    <w:rsid w:val="00160ACE"/>
    <w:rsid w:val="00161310"/>
    <w:rsid w:val="001617FB"/>
    <w:rsid w:val="00163E4F"/>
    <w:rsid w:val="00166F3B"/>
    <w:rsid w:val="00167C8E"/>
    <w:rsid w:val="0017022C"/>
    <w:rsid w:val="00170A35"/>
    <w:rsid w:val="00171EAD"/>
    <w:rsid w:val="00173465"/>
    <w:rsid w:val="0017410C"/>
    <w:rsid w:val="00174E5B"/>
    <w:rsid w:val="00177162"/>
    <w:rsid w:val="0018081A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EBE"/>
    <w:rsid w:val="001A0709"/>
    <w:rsid w:val="001A2749"/>
    <w:rsid w:val="001A3013"/>
    <w:rsid w:val="001A5045"/>
    <w:rsid w:val="001A6291"/>
    <w:rsid w:val="001A6307"/>
    <w:rsid w:val="001B006E"/>
    <w:rsid w:val="001B2783"/>
    <w:rsid w:val="001B330D"/>
    <w:rsid w:val="001B6973"/>
    <w:rsid w:val="001C3429"/>
    <w:rsid w:val="001C527F"/>
    <w:rsid w:val="001C5BC6"/>
    <w:rsid w:val="001D105C"/>
    <w:rsid w:val="001D350A"/>
    <w:rsid w:val="001D37EF"/>
    <w:rsid w:val="001D4A99"/>
    <w:rsid w:val="001D52BB"/>
    <w:rsid w:val="001D614A"/>
    <w:rsid w:val="001D7786"/>
    <w:rsid w:val="001E1891"/>
    <w:rsid w:val="001E19D9"/>
    <w:rsid w:val="001E2198"/>
    <w:rsid w:val="001E4096"/>
    <w:rsid w:val="001E60E3"/>
    <w:rsid w:val="001F00B4"/>
    <w:rsid w:val="001F08F4"/>
    <w:rsid w:val="001F0A9D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2CAA"/>
    <w:rsid w:val="00203C08"/>
    <w:rsid w:val="002047FA"/>
    <w:rsid w:val="00205A75"/>
    <w:rsid w:val="00207F42"/>
    <w:rsid w:val="00207F74"/>
    <w:rsid w:val="0021025B"/>
    <w:rsid w:val="002121BE"/>
    <w:rsid w:val="00212F1B"/>
    <w:rsid w:val="00213717"/>
    <w:rsid w:val="00215C9F"/>
    <w:rsid w:val="002167F8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6D6"/>
    <w:rsid w:val="00230A74"/>
    <w:rsid w:val="0023140A"/>
    <w:rsid w:val="00233DB5"/>
    <w:rsid w:val="00235B24"/>
    <w:rsid w:val="00235CF6"/>
    <w:rsid w:val="00247186"/>
    <w:rsid w:val="00251729"/>
    <w:rsid w:val="00254FD3"/>
    <w:rsid w:val="00257CE4"/>
    <w:rsid w:val="00261195"/>
    <w:rsid w:val="0026322A"/>
    <w:rsid w:val="002639F6"/>
    <w:rsid w:val="00264207"/>
    <w:rsid w:val="00265426"/>
    <w:rsid w:val="002654B3"/>
    <w:rsid w:val="0026566B"/>
    <w:rsid w:val="0026577B"/>
    <w:rsid w:val="00265EDA"/>
    <w:rsid w:val="002671B7"/>
    <w:rsid w:val="00272352"/>
    <w:rsid w:val="002723F4"/>
    <w:rsid w:val="00274899"/>
    <w:rsid w:val="00275E12"/>
    <w:rsid w:val="002760EB"/>
    <w:rsid w:val="002760FF"/>
    <w:rsid w:val="00276A47"/>
    <w:rsid w:val="0027764B"/>
    <w:rsid w:val="00280C7F"/>
    <w:rsid w:val="00280E5D"/>
    <w:rsid w:val="002846C2"/>
    <w:rsid w:val="0028647B"/>
    <w:rsid w:val="00290E80"/>
    <w:rsid w:val="00291770"/>
    <w:rsid w:val="00291D7D"/>
    <w:rsid w:val="00292C04"/>
    <w:rsid w:val="00293CFE"/>
    <w:rsid w:val="00293FA2"/>
    <w:rsid w:val="00295620"/>
    <w:rsid w:val="002957BD"/>
    <w:rsid w:val="00296BE1"/>
    <w:rsid w:val="002A0427"/>
    <w:rsid w:val="002A06EC"/>
    <w:rsid w:val="002A50D2"/>
    <w:rsid w:val="002B0C1D"/>
    <w:rsid w:val="002B2000"/>
    <w:rsid w:val="002B29D1"/>
    <w:rsid w:val="002B2D73"/>
    <w:rsid w:val="002B3CA4"/>
    <w:rsid w:val="002B446B"/>
    <w:rsid w:val="002B6EBE"/>
    <w:rsid w:val="002B7212"/>
    <w:rsid w:val="002C3401"/>
    <w:rsid w:val="002C557D"/>
    <w:rsid w:val="002C6D43"/>
    <w:rsid w:val="002C7A70"/>
    <w:rsid w:val="002D1189"/>
    <w:rsid w:val="002D1A9A"/>
    <w:rsid w:val="002D1F10"/>
    <w:rsid w:val="002D404B"/>
    <w:rsid w:val="002D5163"/>
    <w:rsid w:val="002D6715"/>
    <w:rsid w:val="002D79DD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E74EB"/>
    <w:rsid w:val="002F00D6"/>
    <w:rsid w:val="002F3789"/>
    <w:rsid w:val="002F4E64"/>
    <w:rsid w:val="002F5CC6"/>
    <w:rsid w:val="002F60C7"/>
    <w:rsid w:val="002F6F0C"/>
    <w:rsid w:val="002F7690"/>
    <w:rsid w:val="003022C1"/>
    <w:rsid w:val="0030358D"/>
    <w:rsid w:val="00304E1D"/>
    <w:rsid w:val="00304FFB"/>
    <w:rsid w:val="0030516D"/>
    <w:rsid w:val="0031573D"/>
    <w:rsid w:val="00321FF6"/>
    <w:rsid w:val="00323365"/>
    <w:rsid w:val="003258EE"/>
    <w:rsid w:val="003304F1"/>
    <w:rsid w:val="00330D53"/>
    <w:rsid w:val="003329A0"/>
    <w:rsid w:val="00335AC9"/>
    <w:rsid w:val="003360DB"/>
    <w:rsid w:val="003404E8"/>
    <w:rsid w:val="00341859"/>
    <w:rsid w:val="00341E5B"/>
    <w:rsid w:val="00342174"/>
    <w:rsid w:val="00343984"/>
    <w:rsid w:val="003451E0"/>
    <w:rsid w:val="0034550A"/>
    <w:rsid w:val="0034792A"/>
    <w:rsid w:val="0035145C"/>
    <w:rsid w:val="0035169E"/>
    <w:rsid w:val="003524D4"/>
    <w:rsid w:val="00352BED"/>
    <w:rsid w:val="003540B0"/>
    <w:rsid w:val="00356AC4"/>
    <w:rsid w:val="00357314"/>
    <w:rsid w:val="00357C66"/>
    <w:rsid w:val="003635A5"/>
    <w:rsid w:val="003640E7"/>
    <w:rsid w:val="00364AFD"/>
    <w:rsid w:val="00365884"/>
    <w:rsid w:val="003671F9"/>
    <w:rsid w:val="00370E72"/>
    <w:rsid w:val="003720C7"/>
    <w:rsid w:val="003721A1"/>
    <w:rsid w:val="00372268"/>
    <w:rsid w:val="003726F6"/>
    <w:rsid w:val="00376686"/>
    <w:rsid w:val="00380EEE"/>
    <w:rsid w:val="00386C41"/>
    <w:rsid w:val="003A0199"/>
    <w:rsid w:val="003A103B"/>
    <w:rsid w:val="003A24F4"/>
    <w:rsid w:val="003A33D7"/>
    <w:rsid w:val="003A38A0"/>
    <w:rsid w:val="003A38A4"/>
    <w:rsid w:val="003A50D2"/>
    <w:rsid w:val="003A67A1"/>
    <w:rsid w:val="003A7407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44CB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50D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2035E"/>
    <w:rsid w:val="00421915"/>
    <w:rsid w:val="00430182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2D31"/>
    <w:rsid w:val="00454949"/>
    <w:rsid w:val="0045583B"/>
    <w:rsid w:val="00455E61"/>
    <w:rsid w:val="00457E43"/>
    <w:rsid w:val="004628C9"/>
    <w:rsid w:val="0046327D"/>
    <w:rsid w:val="00463383"/>
    <w:rsid w:val="00465CA9"/>
    <w:rsid w:val="00470339"/>
    <w:rsid w:val="00473116"/>
    <w:rsid w:val="00473181"/>
    <w:rsid w:val="00473834"/>
    <w:rsid w:val="00473D84"/>
    <w:rsid w:val="004744A8"/>
    <w:rsid w:val="00474F36"/>
    <w:rsid w:val="004754A1"/>
    <w:rsid w:val="00475968"/>
    <w:rsid w:val="004760AE"/>
    <w:rsid w:val="0047707E"/>
    <w:rsid w:val="004771BF"/>
    <w:rsid w:val="00481AE1"/>
    <w:rsid w:val="004832B4"/>
    <w:rsid w:val="0048359B"/>
    <w:rsid w:val="00486A74"/>
    <w:rsid w:val="00486A7C"/>
    <w:rsid w:val="00486E97"/>
    <w:rsid w:val="004874C7"/>
    <w:rsid w:val="00487CBB"/>
    <w:rsid w:val="0049044C"/>
    <w:rsid w:val="00490B3C"/>
    <w:rsid w:val="00490B77"/>
    <w:rsid w:val="00495378"/>
    <w:rsid w:val="0049638C"/>
    <w:rsid w:val="00497C07"/>
    <w:rsid w:val="004A40F5"/>
    <w:rsid w:val="004A7F4A"/>
    <w:rsid w:val="004B189D"/>
    <w:rsid w:val="004B2BE5"/>
    <w:rsid w:val="004B34CD"/>
    <w:rsid w:val="004B35AE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4477"/>
    <w:rsid w:val="004D5F8F"/>
    <w:rsid w:val="004D5FB1"/>
    <w:rsid w:val="004D6F50"/>
    <w:rsid w:val="004D7121"/>
    <w:rsid w:val="004E165F"/>
    <w:rsid w:val="004E2E3B"/>
    <w:rsid w:val="004E4179"/>
    <w:rsid w:val="004E4735"/>
    <w:rsid w:val="004E675E"/>
    <w:rsid w:val="004E695A"/>
    <w:rsid w:val="004F0CD6"/>
    <w:rsid w:val="004F1868"/>
    <w:rsid w:val="004F2285"/>
    <w:rsid w:val="004F44BE"/>
    <w:rsid w:val="004F4A2E"/>
    <w:rsid w:val="004F7F3A"/>
    <w:rsid w:val="005034F0"/>
    <w:rsid w:val="005054EE"/>
    <w:rsid w:val="00512438"/>
    <w:rsid w:val="0051297C"/>
    <w:rsid w:val="0051372E"/>
    <w:rsid w:val="0051436A"/>
    <w:rsid w:val="00514F17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6C97"/>
    <w:rsid w:val="00537653"/>
    <w:rsid w:val="00540001"/>
    <w:rsid w:val="00540522"/>
    <w:rsid w:val="00542A3A"/>
    <w:rsid w:val="00544852"/>
    <w:rsid w:val="00546006"/>
    <w:rsid w:val="00546E97"/>
    <w:rsid w:val="00546FF3"/>
    <w:rsid w:val="00547213"/>
    <w:rsid w:val="00547AE0"/>
    <w:rsid w:val="00553B3D"/>
    <w:rsid w:val="005540F2"/>
    <w:rsid w:val="00560312"/>
    <w:rsid w:val="005634EC"/>
    <w:rsid w:val="005648E4"/>
    <w:rsid w:val="00564A20"/>
    <w:rsid w:val="0056507C"/>
    <w:rsid w:val="0056781A"/>
    <w:rsid w:val="0057119C"/>
    <w:rsid w:val="00572ED1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1BCE"/>
    <w:rsid w:val="005A3741"/>
    <w:rsid w:val="005A4CE5"/>
    <w:rsid w:val="005A7738"/>
    <w:rsid w:val="005A7CF5"/>
    <w:rsid w:val="005A7EFC"/>
    <w:rsid w:val="005B0F89"/>
    <w:rsid w:val="005B1777"/>
    <w:rsid w:val="005B1AF2"/>
    <w:rsid w:val="005B2FE3"/>
    <w:rsid w:val="005B44EB"/>
    <w:rsid w:val="005B46C8"/>
    <w:rsid w:val="005B5190"/>
    <w:rsid w:val="005B63E6"/>
    <w:rsid w:val="005C19D8"/>
    <w:rsid w:val="005C6545"/>
    <w:rsid w:val="005C6C72"/>
    <w:rsid w:val="005D0C77"/>
    <w:rsid w:val="005D4318"/>
    <w:rsid w:val="005D4826"/>
    <w:rsid w:val="005D7708"/>
    <w:rsid w:val="005E0012"/>
    <w:rsid w:val="005E13DA"/>
    <w:rsid w:val="005E2CBB"/>
    <w:rsid w:val="005E358F"/>
    <w:rsid w:val="005E4022"/>
    <w:rsid w:val="005E4823"/>
    <w:rsid w:val="005E56B3"/>
    <w:rsid w:val="005E6103"/>
    <w:rsid w:val="005F1A70"/>
    <w:rsid w:val="005F4D9A"/>
    <w:rsid w:val="006006E1"/>
    <w:rsid w:val="00601C6D"/>
    <w:rsid w:val="006027D6"/>
    <w:rsid w:val="00602BD9"/>
    <w:rsid w:val="006039BB"/>
    <w:rsid w:val="0060429C"/>
    <w:rsid w:val="00607384"/>
    <w:rsid w:val="00607995"/>
    <w:rsid w:val="00610640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0DCD"/>
    <w:rsid w:val="00631582"/>
    <w:rsid w:val="006323D1"/>
    <w:rsid w:val="0063279A"/>
    <w:rsid w:val="006333B7"/>
    <w:rsid w:val="00634237"/>
    <w:rsid w:val="00634DAB"/>
    <w:rsid w:val="00636EE4"/>
    <w:rsid w:val="00641BDF"/>
    <w:rsid w:val="0064568B"/>
    <w:rsid w:val="00645FBC"/>
    <w:rsid w:val="00647102"/>
    <w:rsid w:val="00647184"/>
    <w:rsid w:val="00647620"/>
    <w:rsid w:val="00647DA7"/>
    <w:rsid w:val="00651ADA"/>
    <w:rsid w:val="0065353D"/>
    <w:rsid w:val="00653BA8"/>
    <w:rsid w:val="006563CE"/>
    <w:rsid w:val="00660903"/>
    <w:rsid w:val="00660ADA"/>
    <w:rsid w:val="00661860"/>
    <w:rsid w:val="0066220D"/>
    <w:rsid w:val="00666457"/>
    <w:rsid w:val="006665C4"/>
    <w:rsid w:val="00667444"/>
    <w:rsid w:val="00670215"/>
    <w:rsid w:val="00670897"/>
    <w:rsid w:val="006723CE"/>
    <w:rsid w:val="00672FF3"/>
    <w:rsid w:val="00673A1C"/>
    <w:rsid w:val="00674909"/>
    <w:rsid w:val="00676D63"/>
    <w:rsid w:val="006777A7"/>
    <w:rsid w:val="00677A34"/>
    <w:rsid w:val="00677EBB"/>
    <w:rsid w:val="006802BA"/>
    <w:rsid w:val="00681C3C"/>
    <w:rsid w:val="0068445A"/>
    <w:rsid w:val="00686403"/>
    <w:rsid w:val="00686560"/>
    <w:rsid w:val="0068719B"/>
    <w:rsid w:val="006927CB"/>
    <w:rsid w:val="0069417E"/>
    <w:rsid w:val="0069525E"/>
    <w:rsid w:val="00695B17"/>
    <w:rsid w:val="00696A72"/>
    <w:rsid w:val="006A2346"/>
    <w:rsid w:val="006A3255"/>
    <w:rsid w:val="006A642E"/>
    <w:rsid w:val="006A6D70"/>
    <w:rsid w:val="006A734A"/>
    <w:rsid w:val="006A7BAC"/>
    <w:rsid w:val="006A7DAF"/>
    <w:rsid w:val="006B0874"/>
    <w:rsid w:val="006B17E8"/>
    <w:rsid w:val="006B2C31"/>
    <w:rsid w:val="006B3684"/>
    <w:rsid w:val="006B51F6"/>
    <w:rsid w:val="006B6DCA"/>
    <w:rsid w:val="006C0C5B"/>
    <w:rsid w:val="006C0D2D"/>
    <w:rsid w:val="006C447A"/>
    <w:rsid w:val="006C4D41"/>
    <w:rsid w:val="006C4E77"/>
    <w:rsid w:val="006C6BF9"/>
    <w:rsid w:val="006C73D2"/>
    <w:rsid w:val="006C74B5"/>
    <w:rsid w:val="006C7685"/>
    <w:rsid w:val="006D1F59"/>
    <w:rsid w:val="006D242E"/>
    <w:rsid w:val="006D3085"/>
    <w:rsid w:val="006D5097"/>
    <w:rsid w:val="006D6F19"/>
    <w:rsid w:val="006D716A"/>
    <w:rsid w:val="006D75CF"/>
    <w:rsid w:val="006D76AE"/>
    <w:rsid w:val="006E04D5"/>
    <w:rsid w:val="006E1889"/>
    <w:rsid w:val="006E1D7B"/>
    <w:rsid w:val="006E2043"/>
    <w:rsid w:val="006E3104"/>
    <w:rsid w:val="006E374B"/>
    <w:rsid w:val="006E5F3D"/>
    <w:rsid w:val="006E5FAD"/>
    <w:rsid w:val="006E71D3"/>
    <w:rsid w:val="006E7C0E"/>
    <w:rsid w:val="006F14E3"/>
    <w:rsid w:val="006F1951"/>
    <w:rsid w:val="006F1C50"/>
    <w:rsid w:val="006F32C6"/>
    <w:rsid w:val="006F3640"/>
    <w:rsid w:val="006F507D"/>
    <w:rsid w:val="006F7E60"/>
    <w:rsid w:val="00702AA4"/>
    <w:rsid w:val="00705281"/>
    <w:rsid w:val="007060AC"/>
    <w:rsid w:val="00706367"/>
    <w:rsid w:val="00707747"/>
    <w:rsid w:val="00710951"/>
    <w:rsid w:val="00712121"/>
    <w:rsid w:val="00712E93"/>
    <w:rsid w:val="0071662F"/>
    <w:rsid w:val="0071668D"/>
    <w:rsid w:val="00717186"/>
    <w:rsid w:val="00721259"/>
    <w:rsid w:val="00722D4C"/>
    <w:rsid w:val="0072326F"/>
    <w:rsid w:val="007232CC"/>
    <w:rsid w:val="007235B3"/>
    <w:rsid w:val="007256DE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0E77"/>
    <w:rsid w:val="007410E7"/>
    <w:rsid w:val="00741737"/>
    <w:rsid w:val="00742319"/>
    <w:rsid w:val="00747AB1"/>
    <w:rsid w:val="00750F65"/>
    <w:rsid w:val="0075103E"/>
    <w:rsid w:val="007530DB"/>
    <w:rsid w:val="00753D3C"/>
    <w:rsid w:val="007577D5"/>
    <w:rsid w:val="00761776"/>
    <w:rsid w:val="007619C2"/>
    <w:rsid w:val="00764139"/>
    <w:rsid w:val="00764B0E"/>
    <w:rsid w:val="007654AF"/>
    <w:rsid w:val="00770600"/>
    <w:rsid w:val="00770FA2"/>
    <w:rsid w:val="007725AE"/>
    <w:rsid w:val="0077474F"/>
    <w:rsid w:val="007750EA"/>
    <w:rsid w:val="00777B0E"/>
    <w:rsid w:val="00780043"/>
    <w:rsid w:val="007808AB"/>
    <w:rsid w:val="00780A9A"/>
    <w:rsid w:val="007828DD"/>
    <w:rsid w:val="0078683E"/>
    <w:rsid w:val="0078721E"/>
    <w:rsid w:val="00790E3C"/>
    <w:rsid w:val="007953FB"/>
    <w:rsid w:val="00796123"/>
    <w:rsid w:val="00796B17"/>
    <w:rsid w:val="00797C48"/>
    <w:rsid w:val="007A302F"/>
    <w:rsid w:val="007A31F7"/>
    <w:rsid w:val="007A4233"/>
    <w:rsid w:val="007A589F"/>
    <w:rsid w:val="007A6048"/>
    <w:rsid w:val="007A7641"/>
    <w:rsid w:val="007B02EC"/>
    <w:rsid w:val="007B10C1"/>
    <w:rsid w:val="007B1A0F"/>
    <w:rsid w:val="007B2BD9"/>
    <w:rsid w:val="007B36F7"/>
    <w:rsid w:val="007B3BCC"/>
    <w:rsid w:val="007B46A0"/>
    <w:rsid w:val="007B5FD4"/>
    <w:rsid w:val="007B7467"/>
    <w:rsid w:val="007B751C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CF4"/>
    <w:rsid w:val="007D2D6A"/>
    <w:rsid w:val="007D69CF"/>
    <w:rsid w:val="007D6EA3"/>
    <w:rsid w:val="007D75BC"/>
    <w:rsid w:val="007E09BB"/>
    <w:rsid w:val="007E2606"/>
    <w:rsid w:val="007E4673"/>
    <w:rsid w:val="007E4C42"/>
    <w:rsid w:val="007E557E"/>
    <w:rsid w:val="007E6374"/>
    <w:rsid w:val="007E71E5"/>
    <w:rsid w:val="007E72A1"/>
    <w:rsid w:val="007E7894"/>
    <w:rsid w:val="007F100B"/>
    <w:rsid w:val="007F1E3B"/>
    <w:rsid w:val="007F2F84"/>
    <w:rsid w:val="007F3086"/>
    <w:rsid w:val="007F5145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711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2FEC"/>
    <w:rsid w:val="008368E2"/>
    <w:rsid w:val="00836DEA"/>
    <w:rsid w:val="00841317"/>
    <w:rsid w:val="00841BA3"/>
    <w:rsid w:val="00843BC4"/>
    <w:rsid w:val="008445A9"/>
    <w:rsid w:val="00850113"/>
    <w:rsid w:val="00851092"/>
    <w:rsid w:val="00855987"/>
    <w:rsid w:val="00857FD6"/>
    <w:rsid w:val="00861D5B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6A5A"/>
    <w:rsid w:val="00881608"/>
    <w:rsid w:val="00882891"/>
    <w:rsid w:val="00882E83"/>
    <w:rsid w:val="008844B2"/>
    <w:rsid w:val="008845AB"/>
    <w:rsid w:val="00884B31"/>
    <w:rsid w:val="00885130"/>
    <w:rsid w:val="00885183"/>
    <w:rsid w:val="00891312"/>
    <w:rsid w:val="00894212"/>
    <w:rsid w:val="008952DF"/>
    <w:rsid w:val="008976F6"/>
    <w:rsid w:val="008A1F10"/>
    <w:rsid w:val="008A2BD1"/>
    <w:rsid w:val="008A5A5C"/>
    <w:rsid w:val="008A5DFA"/>
    <w:rsid w:val="008B03CA"/>
    <w:rsid w:val="008B3D7E"/>
    <w:rsid w:val="008B5FF6"/>
    <w:rsid w:val="008B6A58"/>
    <w:rsid w:val="008B77D5"/>
    <w:rsid w:val="008C1D8E"/>
    <w:rsid w:val="008C2C8B"/>
    <w:rsid w:val="008C4FBA"/>
    <w:rsid w:val="008C787C"/>
    <w:rsid w:val="008C7DAA"/>
    <w:rsid w:val="008D0B34"/>
    <w:rsid w:val="008D1300"/>
    <w:rsid w:val="008D2533"/>
    <w:rsid w:val="008D2E81"/>
    <w:rsid w:val="008D2F42"/>
    <w:rsid w:val="008D7518"/>
    <w:rsid w:val="008E1DE5"/>
    <w:rsid w:val="008E227C"/>
    <w:rsid w:val="008E2685"/>
    <w:rsid w:val="008E3837"/>
    <w:rsid w:val="008E6FA7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EC3"/>
    <w:rsid w:val="00910906"/>
    <w:rsid w:val="00910A29"/>
    <w:rsid w:val="00910CC2"/>
    <w:rsid w:val="0091136D"/>
    <w:rsid w:val="00912E88"/>
    <w:rsid w:val="00914160"/>
    <w:rsid w:val="00917878"/>
    <w:rsid w:val="0092005C"/>
    <w:rsid w:val="00920BDF"/>
    <w:rsid w:val="00921598"/>
    <w:rsid w:val="00921C64"/>
    <w:rsid w:val="00926AB1"/>
    <w:rsid w:val="00930D38"/>
    <w:rsid w:val="00930D3C"/>
    <w:rsid w:val="00931AD4"/>
    <w:rsid w:val="00931C2C"/>
    <w:rsid w:val="00932F1D"/>
    <w:rsid w:val="009343D0"/>
    <w:rsid w:val="009346FB"/>
    <w:rsid w:val="00934748"/>
    <w:rsid w:val="00934FB7"/>
    <w:rsid w:val="0093643A"/>
    <w:rsid w:val="00936540"/>
    <w:rsid w:val="00936D3E"/>
    <w:rsid w:val="009417AA"/>
    <w:rsid w:val="00941CD2"/>
    <w:rsid w:val="00943CFC"/>
    <w:rsid w:val="00946875"/>
    <w:rsid w:val="00947029"/>
    <w:rsid w:val="009509CB"/>
    <w:rsid w:val="00950B02"/>
    <w:rsid w:val="00951BA8"/>
    <w:rsid w:val="00953332"/>
    <w:rsid w:val="00953712"/>
    <w:rsid w:val="00954558"/>
    <w:rsid w:val="009562EA"/>
    <w:rsid w:val="00956F1E"/>
    <w:rsid w:val="009578E2"/>
    <w:rsid w:val="00957CBC"/>
    <w:rsid w:val="009654A1"/>
    <w:rsid w:val="00967446"/>
    <w:rsid w:val="009675A5"/>
    <w:rsid w:val="009730C0"/>
    <w:rsid w:val="00973512"/>
    <w:rsid w:val="009740BE"/>
    <w:rsid w:val="00976964"/>
    <w:rsid w:val="00977E0F"/>
    <w:rsid w:val="00977FF7"/>
    <w:rsid w:val="009835C6"/>
    <w:rsid w:val="009850B0"/>
    <w:rsid w:val="00987810"/>
    <w:rsid w:val="0099085B"/>
    <w:rsid w:val="00990C7E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25FA"/>
    <w:rsid w:val="009D5872"/>
    <w:rsid w:val="009D6237"/>
    <w:rsid w:val="009D7828"/>
    <w:rsid w:val="009E23BD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4C6B"/>
    <w:rsid w:val="00A26B5C"/>
    <w:rsid w:val="00A26C96"/>
    <w:rsid w:val="00A27204"/>
    <w:rsid w:val="00A27A05"/>
    <w:rsid w:val="00A303E8"/>
    <w:rsid w:val="00A33D5E"/>
    <w:rsid w:val="00A34281"/>
    <w:rsid w:val="00A34853"/>
    <w:rsid w:val="00A41770"/>
    <w:rsid w:val="00A442F1"/>
    <w:rsid w:val="00A44D79"/>
    <w:rsid w:val="00A50B3F"/>
    <w:rsid w:val="00A50C28"/>
    <w:rsid w:val="00A52A69"/>
    <w:rsid w:val="00A577AB"/>
    <w:rsid w:val="00A60035"/>
    <w:rsid w:val="00A60264"/>
    <w:rsid w:val="00A60733"/>
    <w:rsid w:val="00A63722"/>
    <w:rsid w:val="00A64E81"/>
    <w:rsid w:val="00A65668"/>
    <w:rsid w:val="00A663AA"/>
    <w:rsid w:val="00A708F7"/>
    <w:rsid w:val="00A72328"/>
    <w:rsid w:val="00A72AA5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084A"/>
    <w:rsid w:val="00AA2DD0"/>
    <w:rsid w:val="00AA2FF3"/>
    <w:rsid w:val="00AA31CF"/>
    <w:rsid w:val="00AA3F89"/>
    <w:rsid w:val="00AA422C"/>
    <w:rsid w:val="00AA60D5"/>
    <w:rsid w:val="00AA6C4F"/>
    <w:rsid w:val="00AA6C5D"/>
    <w:rsid w:val="00AB2BE0"/>
    <w:rsid w:val="00AB34B1"/>
    <w:rsid w:val="00AB3EE2"/>
    <w:rsid w:val="00AB4757"/>
    <w:rsid w:val="00AB4AFB"/>
    <w:rsid w:val="00AB5528"/>
    <w:rsid w:val="00AC0097"/>
    <w:rsid w:val="00AC293A"/>
    <w:rsid w:val="00AC38B8"/>
    <w:rsid w:val="00AC41F7"/>
    <w:rsid w:val="00AD0590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DAF"/>
    <w:rsid w:val="00AE73E3"/>
    <w:rsid w:val="00AF4438"/>
    <w:rsid w:val="00AF48E7"/>
    <w:rsid w:val="00AF5705"/>
    <w:rsid w:val="00AF5739"/>
    <w:rsid w:val="00AF7F06"/>
    <w:rsid w:val="00B0101E"/>
    <w:rsid w:val="00B01D1F"/>
    <w:rsid w:val="00B07E0A"/>
    <w:rsid w:val="00B10F2C"/>
    <w:rsid w:val="00B12D4E"/>
    <w:rsid w:val="00B134F2"/>
    <w:rsid w:val="00B147D9"/>
    <w:rsid w:val="00B16289"/>
    <w:rsid w:val="00B17979"/>
    <w:rsid w:val="00B17AC8"/>
    <w:rsid w:val="00B2192C"/>
    <w:rsid w:val="00B23AFB"/>
    <w:rsid w:val="00B24C5B"/>
    <w:rsid w:val="00B262B6"/>
    <w:rsid w:val="00B33460"/>
    <w:rsid w:val="00B34128"/>
    <w:rsid w:val="00B34877"/>
    <w:rsid w:val="00B36A5C"/>
    <w:rsid w:val="00B407D9"/>
    <w:rsid w:val="00B40C1D"/>
    <w:rsid w:val="00B427B1"/>
    <w:rsid w:val="00B437BF"/>
    <w:rsid w:val="00B438F7"/>
    <w:rsid w:val="00B4394F"/>
    <w:rsid w:val="00B43C46"/>
    <w:rsid w:val="00B45283"/>
    <w:rsid w:val="00B47CDE"/>
    <w:rsid w:val="00B47DDE"/>
    <w:rsid w:val="00B5115C"/>
    <w:rsid w:val="00B518A5"/>
    <w:rsid w:val="00B52A5A"/>
    <w:rsid w:val="00B53EC4"/>
    <w:rsid w:val="00B54C4B"/>
    <w:rsid w:val="00B551C1"/>
    <w:rsid w:val="00B5540F"/>
    <w:rsid w:val="00B554DA"/>
    <w:rsid w:val="00B61935"/>
    <w:rsid w:val="00B61A43"/>
    <w:rsid w:val="00B64505"/>
    <w:rsid w:val="00B65C9B"/>
    <w:rsid w:val="00B66F47"/>
    <w:rsid w:val="00B67197"/>
    <w:rsid w:val="00B678B2"/>
    <w:rsid w:val="00B67912"/>
    <w:rsid w:val="00B7011A"/>
    <w:rsid w:val="00B703CB"/>
    <w:rsid w:val="00B70BB1"/>
    <w:rsid w:val="00B730E4"/>
    <w:rsid w:val="00B73C41"/>
    <w:rsid w:val="00B73CE1"/>
    <w:rsid w:val="00B74754"/>
    <w:rsid w:val="00B76F7B"/>
    <w:rsid w:val="00B77119"/>
    <w:rsid w:val="00B77523"/>
    <w:rsid w:val="00B7789F"/>
    <w:rsid w:val="00B81951"/>
    <w:rsid w:val="00B83A36"/>
    <w:rsid w:val="00B84C17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97771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13FD"/>
    <w:rsid w:val="00BB1C92"/>
    <w:rsid w:val="00BB56FD"/>
    <w:rsid w:val="00BB5815"/>
    <w:rsid w:val="00BB5D84"/>
    <w:rsid w:val="00BB6ABF"/>
    <w:rsid w:val="00BB6B71"/>
    <w:rsid w:val="00BC1F5F"/>
    <w:rsid w:val="00BC374C"/>
    <w:rsid w:val="00BC5443"/>
    <w:rsid w:val="00BC54A5"/>
    <w:rsid w:val="00BC6D3F"/>
    <w:rsid w:val="00BC75B5"/>
    <w:rsid w:val="00BC7D8B"/>
    <w:rsid w:val="00BD0558"/>
    <w:rsid w:val="00BD0C24"/>
    <w:rsid w:val="00BD1375"/>
    <w:rsid w:val="00BD4678"/>
    <w:rsid w:val="00BD6CEF"/>
    <w:rsid w:val="00BE128A"/>
    <w:rsid w:val="00BE3EBD"/>
    <w:rsid w:val="00BF2342"/>
    <w:rsid w:val="00BF2A2A"/>
    <w:rsid w:val="00BF58C2"/>
    <w:rsid w:val="00BF5D64"/>
    <w:rsid w:val="00C0063C"/>
    <w:rsid w:val="00C00A04"/>
    <w:rsid w:val="00C013FA"/>
    <w:rsid w:val="00C034C2"/>
    <w:rsid w:val="00C036F6"/>
    <w:rsid w:val="00C03855"/>
    <w:rsid w:val="00C04E5B"/>
    <w:rsid w:val="00C06CFC"/>
    <w:rsid w:val="00C10388"/>
    <w:rsid w:val="00C10B00"/>
    <w:rsid w:val="00C14799"/>
    <w:rsid w:val="00C16C40"/>
    <w:rsid w:val="00C252BC"/>
    <w:rsid w:val="00C279FC"/>
    <w:rsid w:val="00C305ED"/>
    <w:rsid w:val="00C30EEE"/>
    <w:rsid w:val="00C33EAE"/>
    <w:rsid w:val="00C37DD5"/>
    <w:rsid w:val="00C42300"/>
    <w:rsid w:val="00C423BA"/>
    <w:rsid w:val="00C47433"/>
    <w:rsid w:val="00C47973"/>
    <w:rsid w:val="00C47C51"/>
    <w:rsid w:val="00C47CDC"/>
    <w:rsid w:val="00C51551"/>
    <w:rsid w:val="00C611A2"/>
    <w:rsid w:val="00C6292B"/>
    <w:rsid w:val="00C63AB1"/>
    <w:rsid w:val="00C6469F"/>
    <w:rsid w:val="00C64AAE"/>
    <w:rsid w:val="00C65BE2"/>
    <w:rsid w:val="00C66563"/>
    <w:rsid w:val="00C66AC4"/>
    <w:rsid w:val="00C70A9A"/>
    <w:rsid w:val="00C7146A"/>
    <w:rsid w:val="00C7231F"/>
    <w:rsid w:val="00C7368B"/>
    <w:rsid w:val="00C73BC6"/>
    <w:rsid w:val="00C74E7F"/>
    <w:rsid w:val="00C75290"/>
    <w:rsid w:val="00C753ED"/>
    <w:rsid w:val="00C7572C"/>
    <w:rsid w:val="00C767A0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86C49"/>
    <w:rsid w:val="00C8793D"/>
    <w:rsid w:val="00C9129A"/>
    <w:rsid w:val="00C915C3"/>
    <w:rsid w:val="00C9243A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A722A"/>
    <w:rsid w:val="00CB024A"/>
    <w:rsid w:val="00CB1463"/>
    <w:rsid w:val="00CB20D6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1B18"/>
    <w:rsid w:val="00CC26B7"/>
    <w:rsid w:val="00CC30CD"/>
    <w:rsid w:val="00CC5196"/>
    <w:rsid w:val="00CC6578"/>
    <w:rsid w:val="00CD058C"/>
    <w:rsid w:val="00CD1303"/>
    <w:rsid w:val="00CD1716"/>
    <w:rsid w:val="00CD2363"/>
    <w:rsid w:val="00CD2925"/>
    <w:rsid w:val="00CD6C08"/>
    <w:rsid w:val="00CD7330"/>
    <w:rsid w:val="00CE428B"/>
    <w:rsid w:val="00CE6F3C"/>
    <w:rsid w:val="00CE7CA2"/>
    <w:rsid w:val="00CF2813"/>
    <w:rsid w:val="00CF2C1A"/>
    <w:rsid w:val="00CF60F3"/>
    <w:rsid w:val="00CF7361"/>
    <w:rsid w:val="00D0419A"/>
    <w:rsid w:val="00D0737A"/>
    <w:rsid w:val="00D11965"/>
    <w:rsid w:val="00D11966"/>
    <w:rsid w:val="00D17C8B"/>
    <w:rsid w:val="00D20834"/>
    <w:rsid w:val="00D20A3A"/>
    <w:rsid w:val="00D2442C"/>
    <w:rsid w:val="00D24A9C"/>
    <w:rsid w:val="00D26A83"/>
    <w:rsid w:val="00D2714D"/>
    <w:rsid w:val="00D3063C"/>
    <w:rsid w:val="00D3110E"/>
    <w:rsid w:val="00D322F3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2092"/>
    <w:rsid w:val="00D42145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5546"/>
    <w:rsid w:val="00D5794D"/>
    <w:rsid w:val="00D61B2F"/>
    <w:rsid w:val="00D64C8F"/>
    <w:rsid w:val="00D70F63"/>
    <w:rsid w:val="00D717D6"/>
    <w:rsid w:val="00D72F51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66C9"/>
    <w:rsid w:val="00D869DB"/>
    <w:rsid w:val="00D8720B"/>
    <w:rsid w:val="00D90D1D"/>
    <w:rsid w:val="00D90D32"/>
    <w:rsid w:val="00D91A1C"/>
    <w:rsid w:val="00D9379D"/>
    <w:rsid w:val="00D94661"/>
    <w:rsid w:val="00D9512A"/>
    <w:rsid w:val="00D95BEA"/>
    <w:rsid w:val="00DA1464"/>
    <w:rsid w:val="00DA4646"/>
    <w:rsid w:val="00DA4C63"/>
    <w:rsid w:val="00DA5218"/>
    <w:rsid w:val="00DB0C83"/>
    <w:rsid w:val="00DB0E00"/>
    <w:rsid w:val="00DB1B01"/>
    <w:rsid w:val="00DB27D4"/>
    <w:rsid w:val="00DB3693"/>
    <w:rsid w:val="00DB4134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447A"/>
    <w:rsid w:val="00DD58EB"/>
    <w:rsid w:val="00DD66F6"/>
    <w:rsid w:val="00DD67D8"/>
    <w:rsid w:val="00DD7660"/>
    <w:rsid w:val="00DE07DC"/>
    <w:rsid w:val="00DE146D"/>
    <w:rsid w:val="00DE223C"/>
    <w:rsid w:val="00DE3234"/>
    <w:rsid w:val="00DE3429"/>
    <w:rsid w:val="00DE5FF7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914"/>
    <w:rsid w:val="00E14CE7"/>
    <w:rsid w:val="00E172A2"/>
    <w:rsid w:val="00E1752E"/>
    <w:rsid w:val="00E20813"/>
    <w:rsid w:val="00E21BD9"/>
    <w:rsid w:val="00E21FE9"/>
    <w:rsid w:val="00E23F4F"/>
    <w:rsid w:val="00E240D1"/>
    <w:rsid w:val="00E24D70"/>
    <w:rsid w:val="00E27369"/>
    <w:rsid w:val="00E302FF"/>
    <w:rsid w:val="00E31966"/>
    <w:rsid w:val="00E37529"/>
    <w:rsid w:val="00E42C16"/>
    <w:rsid w:val="00E436E9"/>
    <w:rsid w:val="00E438C8"/>
    <w:rsid w:val="00E457A6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628"/>
    <w:rsid w:val="00E72435"/>
    <w:rsid w:val="00E72C58"/>
    <w:rsid w:val="00E72EEF"/>
    <w:rsid w:val="00E734EC"/>
    <w:rsid w:val="00E74E25"/>
    <w:rsid w:val="00E77F14"/>
    <w:rsid w:val="00E80317"/>
    <w:rsid w:val="00E82359"/>
    <w:rsid w:val="00E82D5E"/>
    <w:rsid w:val="00E84721"/>
    <w:rsid w:val="00E87FFC"/>
    <w:rsid w:val="00E91D33"/>
    <w:rsid w:val="00E93744"/>
    <w:rsid w:val="00E94302"/>
    <w:rsid w:val="00E9433B"/>
    <w:rsid w:val="00E94A3C"/>
    <w:rsid w:val="00E95A59"/>
    <w:rsid w:val="00EA0191"/>
    <w:rsid w:val="00EA1A18"/>
    <w:rsid w:val="00EA2460"/>
    <w:rsid w:val="00EA3E4E"/>
    <w:rsid w:val="00EA6D06"/>
    <w:rsid w:val="00EA7223"/>
    <w:rsid w:val="00EA7316"/>
    <w:rsid w:val="00EA7D27"/>
    <w:rsid w:val="00EB074D"/>
    <w:rsid w:val="00EB0AF9"/>
    <w:rsid w:val="00EB2A33"/>
    <w:rsid w:val="00EB70B5"/>
    <w:rsid w:val="00EC3932"/>
    <w:rsid w:val="00EC45DC"/>
    <w:rsid w:val="00EC628D"/>
    <w:rsid w:val="00EC676B"/>
    <w:rsid w:val="00EC7A74"/>
    <w:rsid w:val="00ED12B9"/>
    <w:rsid w:val="00ED15E4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2D1D"/>
    <w:rsid w:val="00EF37AD"/>
    <w:rsid w:val="00EF4966"/>
    <w:rsid w:val="00EF4E6F"/>
    <w:rsid w:val="00EF5CC3"/>
    <w:rsid w:val="00EF6B62"/>
    <w:rsid w:val="00EF6E85"/>
    <w:rsid w:val="00F00E46"/>
    <w:rsid w:val="00F028CB"/>
    <w:rsid w:val="00F029C0"/>
    <w:rsid w:val="00F02DDE"/>
    <w:rsid w:val="00F02E6B"/>
    <w:rsid w:val="00F10654"/>
    <w:rsid w:val="00F11D52"/>
    <w:rsid w:val="00F11D5F"/>
    <w:rsid w:val="00F120AB"/>
    <w:rsid w:val="00F1227D"/>
    <w:rsid w:val="00F130BC"/>
    <w:rsid w:val="00F136BB"/>
    <w:rsid w:val="00F154F7"/>
    <w:rsid w:val="00F16FAA"/>
    <w:rsid w:val="00F224DF"/>
    <w:rsid w:val="00F24068"/>
    <w:rsid w:val="00F24B3B"/>
    <w:rsid w:val="00F306CF"/>
    <w:rsid w:val="00F30C89"/>
    <w:rsid w:val="00F313FB"/>
    <w:rsid w:val="00F331C0"/>
    <w:rsid w:val="00F36689"/>
    <w:rsid w:val="00F36CC4"/>
    <w:rsid w:val="00F37F2A"/>
    <w:rsid w:val="00F4082B"/>
    <w:rsid w:val="00F41818"/>
    <w:rsid w:val="00F41DFF"/>
    <w:rsid w:val="00F425BC"/>
    <w:rsid w:val="00F42936"/>
    <w:rsid w:val="00F4377F"/>
    <w:rsid w:val="00F44249"/>
    <w:rsid w:val="00F443D1"/>
    <w:rsid w:val="00F47CD9"/>
    <w:rsid w:val="00F50AB2"/>
    <w:rsid w:val="00F50F63"/>
    <w:rsid w:val="00F5237A"/>
    <w:rsid w:val="00F53330"/>
    <w:rsid w:val="00F557C2"/>
    <w:rsid w:val="00F60624"/>
    <w:rsid w:val="00F60B7B"/>
    <w:rsid w:val="00F622ED"/>
    <w:rsid w:val="00F62998"/>
    <w:rsid w:val="00F67A9A"/>
    <w:rsid w:val="00F67DE6"/>
    <w:rsid w:val="00F72025"/>
    <w:rsid w:val="00F72470"/>
    <w:rsid w:val="00F7308E"/>
    <w:rsid w:val="00F74EED"/>
    <w:rsid w:val="00F764AA"/>
    <w:rsid w:val="00F76F4F"/>
    <w:rsid w:val="00F84ABD"/>
    <w:rsid w:val="00F84FC9"/>
    <w:rsid w:val="00F85300"/>
    <w:rsid w:val="00F8624C"/>
    <w:rsid w:val="00F86C9C"/>
    <w:rsid w:val="00F917D4"/>
    <w:rsid w:val="00F9202E"/>
    <w:rsid w:val="00F937E6"/>
    <w:rsid w:val="00F9388A"/>
    <w:rsid w:val="00F96B4D"/>
    <w:rsid w:val="00FA24AD"/>
    <w:rsid w:val="00FA3C75"/>
    <w:rsid w:val="00FA3E6A"/>
    <w:rsid w:val="00FA4537"/>
    <w:rsid w:val="00FA4A2E"/>
    <w:rsid w:val="00FA55D2"/>
    <w:rsid w:val="00FA595F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1351"/>
    <w:rsid w:val="00FD2D34"/>
    <w:rsid w:val="00FD31A0"/>
    <w:rsid w:val="00FD3740"/>
    <w:rsid w:val="00FD3746"/>
    <w:rsid w:val="00FD50F6"/>
    <w:rsid w:val="00FD5FFC"/>
    <w:rsid w:val="00FD624E"/>
    <w:rsid w:val="00FD63CC"/>
    <w:rsid w:val="00FE1637"/>
    <w:rsid w:val="00FE1B50"/>
    <w:rsid w:val="00FE3495"/>
    <w:rsid w:val="00FE471B"/>
    <w:rsid w:val="00FE7C50"/>
    <w:rsid w:val="00FF09BD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54EE"/>
    <w:rPr>
      <w:rFonts w:ascii="Times New Roman" w:hAnsi="Times New Roman" w:cs="Times New Roman"/>
      <w:b/>
      <w:kern w:val="36"/>
      <w:sz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D3753"/>
    <w:rPr>
      <w:rFonts w:ascii="Cambria" w:hAnsi="Cambria" w:cs="Times New Roman"/>
      <w:b/>
      <w:i/>
      <w:sz w:val="28"/>
      <w:lang w:eastAsia="en-US"/>
    </w:rPr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24A9C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4104F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B730E4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0B10B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10B4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4C08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C654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6545"/>
    <w:rPr>
      <w:rFonts w:ascii="Times New Roman" w:hAnsi="Times New Roman"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5C654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6545"/>
    <w:rPr>
      <w:rFonts w:ascii="Times New Roman" w:hAnsi="Times New Roman" w:cs="Times New Roman"/>
      <w:sz w:val="22"/>
      <w:lang w:eastAsia="en-US"/>
    </w:rPr>
  </w:style>
  <w:style w:type="character" w:styleId="Strong">
    <w:name w:val="Strong"/>
    <w:basedOn w:val="DefaultParagraphFont"/>
    <w:uiPriority w:val="99"/>
    <w:qFormat/>
    <w:rsid w:val="00AD3753"/>
    <w:rPr>
      <w:rFonts w:cs="Times New Roman"/>
      <w:b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rmal">
    <w:name w:val="ConsPlusNormal"/>
    <w:uiPriority w:val="99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uiPriority w:val="99"/>
    <w:rsid w:val="00882891"/>
  </w:style>
  <w:style w:type="paragraph" w:styleId="BodyText3">
    <w:name w:val="Body Text 3"/>
    <w:basedOn w:val="Normal"/>
    <w:link w:val="BodyText3Char"/>
    <w:uiPriority w:val="99"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34AA3"/>
    <w:rPr>
      <w:rFonts w:ascii="Times New Roman" w:hAnsi="Times New Roman" w:cs="Times New Roman"/>
      <w:sz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">
    <w:name w:val="Цветовое выделение"/>
    <w:uiPriority w:val="99"/>
    <w:rsid w:val="00016256"/>
    <w:rPr>
      <w:b/>
      <w:color w:val="000080"/>
    </w:rPr>
  </w:style>
  <w:style w:type="character" w:styleId="CommentReference">
    <w:name w:val="annotation reference"/>
    <w:basedOn w:val="DefaultParagraphFont"/>
    <w:uiPriority w:val="99"/>
    <w:semiHidden/>
    <w:rsid w:val="007A423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A42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A4233"/>
    <w:rPr>
      <w:rFonts w:ascii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A42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A42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9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1452</TotalTime>
  <Pages>8</Pages>
  <Words>1890</Words>
  <Characters>10773</Characters>
  <Application>Microsoft Office Outlook</Application>
  <DocSecurity>0</DocSecurity>
  <Lines>0</Lines>
  <Paragraphs>0</Paragraphs>
  <ScaleCrop>false</ScaleCrop>
  <Company>Министерство экономики Республики Хакасия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Подорожная Марина</dc:creator>
  <cp:keywords/>
  <dc:description/>
  <cp:lastModifiedBy>Труженник</cp:lastModifiedBy>
  <cp:revision>36</cp:revision>
  <cp:lastPrinted>2021-06-15T07:54:00Z</cp:lastPrinted>
  <dcterms:created xsi:type="dcterms:W3CDTF">2018-05-17T04:26:00Z</dcterms:created>
  <dcterms:modified xsi:type="dcterms:W3CDTF">2021-06-15T07:55:00Z</dcterms:modified>
</cp:coreProperties>
</file>