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DFD" w:rsidRPr="001F6C68" w:rsidRDefault="00BA2DFD" w:rsidP="009C58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6C68">
        <w:rPr>
          <w:rFonts w:ascii="Times New Roman" w:hAnsi="Times New Roman"/>
          <w:b/>
          <w:sz w:val="24"/>
          <w:szCs w:val="24"/>
          <w:lang w:eastAsia="ru-RU"/>
        </w:rPr>
        <w:t xml:space="preserve">Сведения </w:t>
      </w:r>
    </w:p>
    <w:p w:rsidR="00BA2DFD" w:rsidRPr="004F41FF" w:rsidRDefault="00BA2DFD" w:rsidP="001F6C68">
      <w:pPr>
        <w:jc w:val="center"/>
        <w:rPr>
          <w:rFonts w:ascii="Times New Roman" w:hAnsi="Times New Roman"/>
          <w:b/>
          <w:sz w:val="24"/>
          <w:szCs w:val="24"/>
        </w:rPr>
      </w:pPr>
      <w:r w:rsidRPr="001F6C68">
        <w:rPr>
          <w:rFonts w:ascii="Times New Roman" w:hAnsi="Times New Roman"/>
          <w:b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  <w:r w:rsidRPr="001F6C68">
        <w:rPr>
          <w:rFonts w:ascii="Times New Roman" w:hAnsi="Times New Roman"/>
          <w:b/>
          <w:sz w:val="24"/>
          <w:szCs w:val="24"/>
        </w:rPr>
        <w:t>муниципальных служащих администрации Пролетарского   сельсовета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703EC">
        <w:rPr>
          <w:rFonts w:ascii="Times New Roman" w:hAnsi="Times New Roman"/>
          <w:b/>
          <w:sz w:val="20"/>
          <w:szCs w:val="20"/>
          <w:lang w:eastAsia="ru-RU"/>
        </w:rPr>
        <w:t xml:space="preserve">и </w:t>
      </w:r>
      <w:r w:rsidRPr="004F41FF">
        <w:rPr>
          <w:rFonts w:ascii="Times New Roman" w:hAnsi="Times New Roman"/>
          <w:b/>
          <w:sz w:val="24"/>
          <w:szCs w:val="24"/>
          <w:lang w:eastAsia="ru-RU"/>
        </w:rPr>
        <w:t>членов  их семей</w:t>
      </w:r>
    </w:p>
    <w:p w:rsidR="00BA2DFD" w:rsidRPr="003703EC" w:rsidRDefault="00BA2DFD" w:rsidP="009C58E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3703EC">
        <w:rPr>
          <w:rFonts w:ascii="Times New Roman" w:hAnsi="Times New Roman"/>
          <w:b/>
          <w:sz w:val="20"/>
          <w:szCs w:val="20"/>
          <w:lang w:eastAsia="ru-RU"/>
        </w:rPr>
        <w:t>за пери</w:t>
      </w:r>
      <w:r>
        <w:rPr>
          <w:rFonts w:ascii="Times New Roman" w:hAnsi="Times New Roman"/>
          <w:b/>
          <w:sz w:val="20"/>
          <w:szCs w:val="20"/>
          <w:lang w:eastAsia="ru-RU"/>
        </w:rPr>
        <w:t>од с 1 января по 31 декабря 2016</w:t>
      </w:r>
      <w:r w:rsidRPr="003703EC">
        <w:rPr>
          <w:rFonts w:ascii="Times New Roman" w:hAnsi="Times New Roman"/>
          <w:b/>
          <w:sz w:val="20"/>
          <w:szCs w:val="20"/>
          <w:lang w:eastAsia="ru-RU"/>
        </w:rPr>
        <w:t xml:space="preserve"> года</w:t>
      </w:r>
    </w:p>
    <w:p w:rsidR="00BA2DFD" w:rsidRPr="003703EC" w:rsidRDefault="00BA2DFD" w:rsidP="009C58EA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6"/>
        <w:gridCol w:w="1434"/>
        <w:gridCol w:w="1275"/>
        <w:gridCol w:w="1418"/>
        <w:gridCol w:w="1134"/>
        <w:gridCol w:w="850"/>
        <w:gridCol w:w="1134"/>
        <w:gridCol w:w="851"/>
        <w:gridCol w:w="850"/>
        <w:gridCol w:w="1418"/>
        <w:gridCol w:w="1276"/>
        <w:gridCol w:w="2125"/>
      </w:tblGrid>
      <w:tr w:rsidR="00BA2DFD" w:rsidRPr="00C976CE" w:rsidTr="004548F8"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677" w:type="dxa"/>
            <w:gridSpan w:val="4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Деклариро-ванный годовой доход (руб.)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A2DFD" w:rsidRPr="00C976CE" w:rsidTr="004548F8"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18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вид собствен-ности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пло-щадь (кв.м)</w:t>
            </w:r>
          </w:p>
        </w:tc>
        <w:tc>
          <w:tcPr>
            <w:tcW w:w="850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1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пло-щадь (кв.м)</w:t>
            </w:r>
          </w:p>
        </w:tc>
        <w:tc>
          <w:tcPr>
            <w:tcW w:w="850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76CE">
              <w:rPr>
                <w:rFonts w:ascii="Times New Roman" w:hAnsi="Times New Roman"/>
              </w:rPr>
              <w:t>Бордачев Николай Кузьмич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Глава Пролетарского сельсовета</w:t>
            </w:r>
          </w:p>
        </w:tc>
        <w:tc>
          <w:tcPr>
            <w:tcW w:w="1275" w:type="dxa"/>
          </w:tcPr>
          <w:p w:rsidR="00BA2DFD" w:rsidRPr="003703EC" w:rsidRDefault="00BA2DFD" w:rsidP="00AD78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ая доля </w:t>
            </w:r>
          </w:p>
        </w:tc>
        <w:tc>
          <w:tcPr>
            <w:tcW w:w="1418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11.3га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450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851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Автомобиль ВАЗ 2107</w:t>
            </w:r>
          </w:p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546893,16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752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BA2DFD" w:rsidP="00ED7B1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2-ух комнатнаяквартира</w:t>
            </w:r>
          </w:p>
        </w:tc>
        <w:tc>
          <w:tcPr>
            <w:tcW w:w="851" w:type="dxa"/>
          </w:tcPr>
          <w:p w:rsidR="00BA2DFD" w:rsidRPr="003703EC" w:rsidRDefault="00BA2DFD" w:rsidP="00ED7B1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98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Pr="003703EC" w:rsidRDefault="00BA2DFD" w:rsidP="00AD78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ая доля </w:t>
            </w:r>
          </w:p>
        </w:tc>
        <w:tc>
          <w:tcPr>
            <w:tcW w:w="1418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1D2B25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2-ух комнатнаяквартира</w:t>
            </w:r>
          </w:p>
        </w:tc>
        <w:tc>
          <w:tcPr>
            <w:tcW w:w="851" w:type="dxa"/>
          </w:tcPr>
          <w:p w:rsidR="00BA2DFD" w:rsidRPr="003703EC" w:rsidRDefault="00BA2DFD" w:rsidP="001D2B2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</w:tcPr>
          <w:p w:rsidR="00BA2DFD" w:rsidRPr="003703EC" w:rsidRDefault="00BA2DFD" w:rsidP="001D2B2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3703EC" w:rsidRDefault="00BA2DFD" w:rsidP="00B912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296700,00</w:t>
            </w:r>
          </w:p>
        </w:tc>
        <w:tc>
          <w:tcPr>
            <w:tcW w:w="2125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23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Шевлякова Светлана Алексеевна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450B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Специалист </w:t>
            </w:r>
          </w:p>
        </w:tc>
        <w:tc>
          <w:tcPr>
            <w:tcW w:w="1275" w:type="dxa"/>
          </w:tcPr>
          <w:p w:rsidR="00BA2DFD" w:rsidRDefault="00BA2DFD" w:rsidP="00AD78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ая доля </w:t>
            </w:r>
          </w:p>
        </w:tc>
        <w:tc>
          <w:tcPr>
            <w:tcW w:w="1418" w:type="dxa"/>
          </w:tcPr>
          <w:p w:rsidR="00BA2DFD" w:rsidRDefault="00BA2DFD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450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7га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205411,12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23"/>
        </w:trPr>
        <w:tc>
          <w:tcPr>
            <w:tcW w:w="1686" w:type="dxa"/>
            <w:vMerge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Default="00BA2DFD" w:rsidP="00450B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1/6</w:t>
            </w:r>
          </w:p>
        </w:tc>
        <w:tc>
          <w:tcPr>
            <w:tcW w:w="1134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850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BA2DFD" w:rsidP="00450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1627,0</w:t>
            </w:r>
          </w:p>
        </w:tc>
        <w:tc>
          <w:tcPr>
            <w:tcW w:w="850" w:type="dxa"/>
            <w:vAlign w:val="center"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ая доля</w:t>
            </w:r>
          </w:p>
        </w:tc>
        <w:tc>
          <w:tcPr>
            <w:tcW w:w="1418" w:type="dxa"/>
          </w:tcPr>
          <w:p w:rsidR="00BA2DFD" w:rsidRDefault="00BA2DFD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1627,0</w:t>
            </w:r>
          </w:p>
        </w:tc>
        <w:tc>
          <w:tcPr>
            <w:tcW w:w="850" w:type="dxa"/>
            <w:vAlign w:val="center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355384,96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1/6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1/6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1627,0</w:t>
            </w:r>
          </w:p>
        </w:tc>
        <w:tc>
          <w:tcPr>
            <w:tcW w:w="850" w:type="dxa"/>
            <w:vAlign w:val="center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209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Васильева Анна Викторовна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  <w:vMerge w:val="restart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BA2DFD" w:rsidRDefault="00BA2DFD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1134" w:type="dxa"/>
            <w:vMerge w:val="restart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850" w:type="dxa"/>
            <w:vMerge w:val="restart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BA2DFD" w:rsidRPr="007A6511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167138,33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208"/>
        </w:trPr>
        <w:tc>
          <w:tcPr>
            <w:tcW w:w="1686" w:type="dxa"/>
            <w:vMerge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Default="00BA2DFD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208"/>
        </w:trPr>
        <w:tc>
          <w:tcPr>
            <w:tcW w:w="1686" w:type="dxa"/>
            <w:vMerge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Default="00BA2DFD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BA2DFD" w:rsidRPr="0041369E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BA2DFD" w:rsidRPr="0041369E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BA2DFD" w:rsidRPr="0041369E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Автомобиль</w:t>
            </w:r>
          </w:p>
          <w:p w:rsidR="00BA2DFD" w:rsidRPr="0041369E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Nissan X-treil</w:t>
            </w:r>
          </w:p>
        </w:tc>
        <w:tc>
          <w:tcPr>
            <w:tcW w:w="127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370230,29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7A65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совместная 1/2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41369E" w:rsidRDefault="00BA2DFD" w:rsidP="004136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Балашова Наталья Михайловна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41369E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173575,20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Pr="00326462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3703EC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326462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1280,00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3703EC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326462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3826,56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Ковалев Александр Михайлович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22,6га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BC14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BA2DFD" w:rsidRPr="00326462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306878,28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1/2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A2DF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A2DFD" w:rsidRPr="00326462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217020,51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2-ех комнатная квартира по наследству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1/2</w:t>
            </w:r>
          </w:p>
        </w:tc>
        <w:tc>
          <w:tcPr>
            <w:tcW w:w="1134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850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2-ех комнатная квартира</w:t>
            </w:r>
          </w:p>
        </w:tc>
        <w:tc>
          <w:tcPr>
            <w:tcW w:w="1418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42.4</w:t>
            </w:r>
          </w:p>
        </w:tc>
        <w:tc>
          <w:tcPr>
            <w:tcW w:w="850" w:type="dxa"/>
          </w:tcPr>
          <w:p w:rsidR="00BA2DFD" w:rsidRDefault="00BA2DFD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Балашова Анна Владимировна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BA2DFD" w:rsidRPr="001914F8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418" w:type="dxa"/>
          </w:tcPr>
          <w:p w:rsidR="00BA2DFD" w:rsidRPr="001914F8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</w:tcPr>
          <w:p w:rsidR="00BA2DFD" w:rsidRPr="001914F8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0" w:type="dxa"/>
          </w:tcPr>
          <w:p w:rsidR="00BA2DFD" w:rsidRPr="001914F8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</w:tcPr>
          <w:p w:rsidR="00BA2DFD" w:rsidRPr="001914F8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1914F8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Легковой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Pejo</w:t>
            </w:r>
          </w:p>
        </w:tc>
        <w:tc>
          <w:tcPr>
            <w:tcW w:w="1276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1672652,00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1914F8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1914F8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12948,00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1914F8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1914F8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3816,00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1914F8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1914F8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3816,00</w:t>
            </w:r>
          </w:p>
        </w:tc>
        <w:tc>
          <w:tcPr>
            <w:tcW w:w="212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Pr="001914F8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1914F8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Pr="003703EC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3816,00</w:t>
            </w:r>
          </w:p>
        </w:tc>
        <w:tc>
          <w:tcPr>
            <w:tcW w:w="2125" w:type="dxa"/>
          </w:tcPr>
          <w:p w:rsidR="00BA2DFD" w:rsidRPr="003703EC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Нацыбулина Шолпан Николаевна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  <w:vAlign w:val="center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200950,56</w:t>
            </w:r>
          </w:p>
        </w:tc>
        <w:tc>
          <w:tcPr>
            <w:tcW w:w="212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  <w:vAlign w:val="center"/>
          </w:tcPr>
          <w:p w:rsidR="00BA2DFD" w:rsidRDefault="00BA2DFD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106400,00</w:t>
            </w:r>
          </w:p>
        </w:tc>
        <w:tc>
          <w:tcPr>
            <w:tcW w:w="212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Нацыбулина Гуля Курмангазыевна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  <w:vAlign w:val="center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141907,88</w:t>
            </w:r>
          </w:p>
        </w:tc>
        <w:tc>
          <w:tcPr>
            <w:tcW w:w="212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  <w:vAlign w:val="center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</w:tcPr>
          <w:p w:rsidR="00BA2DFD" w:rsidRDefault="00BA2DFD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A2DFD" w:rsidRPr="003703EC" w:rsidRDefault="00BA2DFD" w:rsidP="009C58EA">
      <w:pPr>
        <w:rPr>
          <w:sz w:val="20"/>
          <w:szCs w:val="20"/>
        </w:rPr>
      </w:pPr>
      <w:bookmarkStart w:id="0" w:name="_GoBack"/>
      <w:bookmarkEnd w:id="0"/>
    </w:p>
    <w:sectPr w:rsidR="00BA2DFD" w:rsidRPr="003703EC" w:rsidSect="004548F8">
      <w:pgSz w:w="16838" w:h="11906" w:orient="landscape"/>
      <w:pgMar w:top="709" w:right="1134" w:bottom="53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DFD" w:rsidRDefault="00BA2DFD" w:rsidP="0000440A">
      <w:pPr>
        <w:spacing w:after="0" w:line="240" w:lineRule="auto"/>
      </w:pPr>
      <w:r>
        <w:separator/>
      </w:r>
    </w:p>
  </w:endnote>
  <w:endnote w:type="continuationSeparator" w:id="0">
    <w:p w:rsidR="00BA2DFD" w:rsidRDefault="00BA2DFD" w:rsidP="00004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DFD" w:rsidRDefault="00BA2DFD" w:rsidP="0000440A">
      <w:pPr>
        <w:spacing w:after="0" w:line="240" w:lineRule="auto"/>
      </w:pPr>
      <w:r>
        <w:separator/>
      </w:r>
    </w:p>
  </w:footnote>
  <w:footnote w:type="continuationSeparator" w:id="0">
    <w:p w:rsidR="00BA2DFD" w:rsidRDefault="00BA2DFD" w:rsidP="000044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2619"/>
    <w:rsid w:val="0000440A"/>
    <w:rsid w:val="000B339D"/>
    <w:rsid w:val="00104FFA"/>
    <w:rsid w:val="001914F8"/>
    <w:rsid w:val="001A4064"/>
    <w:rsid w:val="001B37E8"/>
    <w:rsid w:val="001B5EE4"/>
    <w:rsid w:val="001C1C3A"/>
    <w:rsid w:val="001C5DD9"/>
    <w:rsid w:val="001C649C"/>
    <w:rsid w:val="001D2B25"/>
    <w:rsid w:val="001F19F7"/>
    <w:rsid w:val="001F6C68"/>
    <w:rsid w:val="00264A1F"/>
    <w:rsid w:val="00317257"/>
    <w:rsid w:val="00326462"/>
    <w:rsid w:val="003266B8"/>
    <w:rsid w:val="00354152"/>
    <w:rsid w:val="003628D3"/>
    <w:rsid w:val="003703EC"/>
    <w:rsid w:val="00372762"/>
    <w:rsid w:val="003F0EFC"/>
    <w:rsid w:val="0041369E"/>
    <w:rsid w:val="00433F6F"/>
    <w:rsid w:val="00450B47"/>
    <w:rsid w:val="004548F8"/>
    <w:rsid w:val="00482619"/>
    <w:rsid w:val="004F41FF"/>
    <w:rsid w:val="007376DC"/>
    <w:rsid w:val="007A4E93"/>
    <w:rsid w:val="007A6511"/>
    <w:rsid w:val="007A767C"/>
    <w:rsid w:val="007B7E9F"/>
    <w:rsid w:val="008166D2"/>
    <w:rsid w:val="00826255"/>
    <w:rsid w:val="00840F24"/>
    <w:rsid w:val="00844412"/>
    <w:rsid w:val="00890FBC"/>
    <w:rsid w:val="009C58EA"/>
    <w:rsid w:val="00A10DB9"/>
    <w:rsid w:val="00A450CA"/>
    <w:rsid w:val="00A66544"/>
    <w:rsid w:val="00AD787D"/>
    <w:rsid w:val="00AE1748"/>
    <w:rsid w:val="00B91262"/>
    <w:rsid w:val="00BA2DFD"/>
    <w:rsid w:val="00BC143E"/>
    <w:rsid w:val="00BC4EEB"/>
    <w:rsid w:val="00C071AA"/>
    <w:rsid w:val="00C301A2"/>
    <w:rsid w:val="00C46FC9"/>
    <w:rsid w:val="00C70DA8"/>
    <w:rsid w:val="00C715A4"/>
    <w:rsid w:val="00C976CE"/>
    <w:rsid w:val="00CD11B1"/>
    <w:rsid w:val="00CE0CB6"/>
    <w:rsid w:val="00CE4459"/>
    <w:rsid w:val="00CF156A"/>
    <w:rsid w:val="00D12DCA"/>
    <w:rsid w:val="00E26486"/>
    <w:rsid w:val="00ED7B16"/>
    <w:rsid w:val="00EE517B"/>
    <w:rsid w:val="00F751BB"/>
    <w:rsid w:val="00F815C5"/>
    <w:rsid w:val="00F9186C"/>
    <w:rsid w:val="00FB681F"/>
    <w:rsid w:val="00FC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8E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0440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04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0440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10D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A6B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208</TotalTime>
  <Pages>2</Pages>
  <Words>477</Words>
  <Characters>2722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Софья Владимировна</dc:creator>
  <cp:keywords/>
  <dc:description/>
  <cp:lastModifiedBy>Труженник</cp:lastModifiedBy>
  <cp:revision>21</cp:revision>
  <cp:lastPrinted>2017-04-05T08:39:00Z</cp:lastPrinted>
  <dcterms:created xsi:type="dcterms:W3CDTF">2015-05-13T06:37:00Z</dcterms:created>
  <dcterms:modified xsi:type="dcterms:W3CDTF">2017-04-05T08:39:00Z</dcterms:modified>
</cp:coreProperties>
</file>